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67C50E43"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#110</w:t>
      </w:r>
      <w:r w:rsidR="00BB20C5" w:rsidRPr="00BE1B74">
        <w:rPr>
          <w:rFonts w:ascii="Arial" w:eastAsia="MS Mincho" w:hAnsi="Arial" w:cs="Arial"/>
          <w:b/>
          <w:bCs/>
          <w:sz w:val="24"/>
          <w:szCs w:val="18"/>
          <w:lang w:val="en-US" w:eastAsia="ja-JP"/>
        </w:rPr>
        <w:t>bis-e</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0A74A6" w:rsidRPr="00BE1B74">
        <w:rPr>
          <w:rFonts w:ascii="Arial" w:eastAsia="MS Mincho" w:hAnsi="Arial" w:cs="Arial"/>
          <w:b/>
          <w:bCs/>
          <w:sz w:val="24"/>
          <w:szCs w:val="18"/>
          <w:lang w:val="en-US" w:eastAsia="ja-JP"/>
        </w:rPr>
        <w:t>R1-2209990</w:t>
      </w:r>
    </w:p>
    <w:p w14:paraId="464DA89C" w14:textId="314C69F3" w:rsidR="00362402" w:rsidRPr="00BE1B74" w:rsidRDefault="00BB20C5" w:rsidP="00362402">
      <w:pPr>
        <w:tabs>
          <w:tab w:val="center" w:pos="4536"/>
          <w:tab w:val="right" w:pos="9072"/>
        </w:tabs>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Electronic Meeting</w:t>
      </w:r>
      <w:r w:rsidR="00362402" w:rsidRPr="00BE1B74">
        <w:rPr>
          <w:rFonts w:ascii="Arial" w:eastAsia="MS Mincho" w:hAnsi="Arial" w:cs="Arial"/>
          <w:b/>
          <w:bCs/>
          <w:sz w:val="24"/>
          <w:szCs w:val="18"/>
          <w:lang w:val="en-US" w:eastAsia="ja-JP"/>
        </w:rPr>
        <w:t xml:space="preserve">, </w:t>
      </w:r>
      <w:r w:rsidR="00E327C6" w:rsidRPr="00BE1B74">
        <w:rPr>
          <w:rFonts w:ascii="Arial" w:eastAsia="MS Mincho" w:hAnsi="Arial" w:cs="Arial"/>
          <w:b/>
          <w:bCs/>
          <w:sz w:val="24"/>
          <w:szCs w:val="18"/>
          <w:lang w:val="en-US" w:eastAsia="ja-JP"/>
        </w:rPr>
        <w:t>Oct</w:t>
      </w:r>
      <w:r w:rsidR="00362402" w:rsidRPr="00BE1B74">
        <w:rPr>
          <w:rFonts w:ascii="Arial" w:eastAsia="MS Mincho" w:hAnsi="Arial" w:cs="Arial"/>
          <w:b/>
          <w:bCs/>
          <w:sz w:val="24"/>
          <w:szCs w:val="18"/>
          <w:lang w:val="en-US" w:eastAsia="ja-JP"/>
        </w:rPr>
        <w:t xml:space="preserve"> </w:t>
      </w:r>
      <w:r w:rsidR="00E327C6" w:rsidRPr="00BE1B74">
        <w:rPr>
          <w:rFonts w:ascii="Arial" w:eastAsia="MS Mincho" w:hAnsi="Arial" w:cs="Arial"/>
          <w:b/>
          <w:bCs/>
          <w:sz w:val="24"/>
          <w:szCs w:val="18"/>
          <w:lang w:val="en-US" w:eastAsia="ja-JP"/>
        </w:rPr>
        <w:t>10th</w:t>
      </w:r>
      <w:r w:rsidR="00362402" w:rsidRPr="00BE1B74">
        <w:rPr>
          <w:rFonts w:ascii="Arial" w:eastAsia="MS Mincho" w:hAnsi="Arial" w:cs="Arial"/>
          <w:b/>
          <w:bCs/>
          <w:sz w:val="24"/>
          <w:szCs w:val="18"/>
          <w:lang w:val="en-US" w:eastAsia="ja-JP"/>
        </w:rPr>
        <w:t xml:space="preserve"> – </w:t>
      </w:r>
      <w:r w:rsidR="00E327C6" w:rsidRPr="00BE1B74">
        <w:rPr>
          <w:rFonts w:ascii="Arial" w:eastAsia="MS Mincho" w:hAnsi="Arial" w:cs="Arial"/>
          <w:b/>
          <w:bCs/>
          <w:sz w:val="24"/>
          <w:szCs w:val="18"/>
          <w:lang w:val="en-US" w:eastAsia="ja-JP"/>
        </w:rPr>
        <w:t>19</w:t>
      </w:r>
      <w:r w:rsidR="00362402" w:rsidRPr="00BE1B74">
        <w:rPr>
          <w:rFonts w:ascii="Arial" w:eastAsia="MS Mincho" w:hAnsi="Arial" w:cs="Arial"/>
          <w:b/>
          <w:bCs/>
          <w:sz w:val="24"/>
          <w:szCs w:val="18"/>
          <w:lang w:val="en-US" w:eastAsia="ja-JP"/>
        </w:rPr>
        <w:t>th, 2022</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4D060F30"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BB20C5" w:rsidRPr="00BE1B74">
        <w:rPr>
          <w:rFonts w:ascii="Arial" w:eastAsia="MS Mincho" w:hAnsi="Arial"/>
          <w:sz w:val="24"/>
          <w:lang w:val="en-US"/>
        </w:rPr>
        <w:t>2</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3572414C"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2D7858" w:rsidRPr="00BE1B74">
        <w:rPr>
          <w:rFonts w:ascii="Arial" w:eastAsia="MS Mincho" w:hAnsi="Arial"/>
          <w:sz w:val="24"/>
          <w:lang w:val="en-US"/>
        </w:rPr>
        <w:t xml:space="preserve">Potential Solutions for </w:t>
      </w:r>
      <w:proofErr w:type="spellStart"/>
      <w:r w:rsidR="002D7858" w:rsidRPr="00BE1B74">
        <w:rPr>
          <w:rFonts w:ascii="Arial" w:eastAsia="MS Mincho" w:hAnsi="Arial"/>
          <w:sz w:val="24"/>
          <w:lang w:val="en-US"/>
        </w:rPr>
        <w:t>Sidelink</w:t>
      </w:r>
      <w:proofErr w:type="spellEnd"/>
      <w:r w:rsidR="002D7858" w:rsidRPr="00BE1B74">
        <w:rPr>
          <w:rFonts w:ascii="Arial" w:eastAsia="MS Mincho" w:hAnsi="Arial"/>
          <w:sz w:val="24"/>
          <w:lang w:val="en-US"/>
        </w:rPr>
        <w:t xml:space="preserve"> Positioning</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Introduction</w:t>
      </w:r>
    </w:p>
    <w:p w14:paraId="5233A0EE" w14:textId="6F2B11D2" w:rsidR="00DF2E13" w:rsidRPr="00BE1B74" w:rsidRDefault="00DF2E13" w:rsidP="00DF2E13">
      <w:pPr>
        <w:rPr>
          <w:lang w:val="en-US"/>
        </w:rPr>
      </w:pPr>
      <w:r w:rsidRPr="00BE1B74">
        <w:rPr>
          <w:lang w:val="en-US"/>
        </w:rPr>
        <w:t xml:space="preserve">The study on expanded and improved NR positioning introduces </w:t>
      </w:r>
      <w:proofErr w:type="spellStart"/>
      <w:r w:rsidRPr="00BE1B74">
        <w:rPr>
          <w:lang w:val="en-US"/>
        </w:rPr>
        <w:t>sidelink</w:t>
      </w:r>
      <w:proofErr w:type="spellEnd"/>
      <w:r w:rsidRPr="00BE1B74">
        <w:rPr>
          <w:lang w:val="en-US"/>
        </w:rPr>
        <w:t xml:space="preserve"> positioning as an objective</w:t>
      </w:r>
      <w:r w:rsidR="003570BC" w:rsidRPr="00BE1B74">
        <w:rPr>
          <w:lang w:val="en-US"/>
        </w:rPr>
        <w:t xml:space="preserve"> </w:t>
      </w:r>
      <w:r w:rsidR="003570BC" w:rsidRPr="00BE1B74">
        <w:rPr>
          <w:lang w:val="en-US"/>
        </w:rPr>
        <w:fldChar w:fldCharType="begin"/>
      </w:r>
      <w:r w:rsidR="003570BC" w:rsidRPr="00BE1B74">
        <w:rPr>
          <w:lang w:val="en-US"/>
        </w:rPr>
        <w:instrText xml:space="preserve"> REF _Ref111192391 \r \h </w:instrText>
      </w:r>
      <w:r w:rsidR="003570BC" w:rsidRPr="00BE1B74">
        <w:rPr>
          <w:lang w:val="en-US"/>
        </w:rPr>
      </w:r>
      <w:r w:rsidR="003570BC" w:rsidRPr="00BE1B74">
        <w:rPr>
          <w:lang w:val="en-US"/>
        </w:rPr>
        <w:fldChar w:fldCharType="separate"/>
      </w:r>
      <w:r w:rsidR="00436C6E">
        <w:rPr>
          <w:lang w:val="en-US"/>
        </w:rPr>
        <w:t>[1]</w:t>
      </w:r>
      <w:r w:rsidR="003570BC" w:rsidRPr="00BE1B74">
        <w:rPr>
          <w:lang w:val="en-US"/>
        </w:rPr>
        <w:fldChar w:fldCharType="end"/>
      </w:r>
      <w:r w:rsidRPr="00BE1B74">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21B19B63" w14:textId="77777777" w:rsidR="00DF2E13" w:rsidRPr="00BE1B74" w:rsidRDefault="00DF2E13" w:rsidP="004862FB">
            <w:pPr>
              <w:numPr>
                <w:ilvl w:val="0"/>
                <w:numId w:val="10"/>
              </w:numPr>
              <w:overflowPunct w:val="0"/>
              <w:autoSpaceDE w:val="0"/>
              <w:autoSpaceDN w:val="0"/>
              <w:adjustRightInd w:val="0"/>
              <w:spacing w:after="0"/>
              <w:jc w:val="left"/>
              <w:textAlignment w:val="baseline"/>
              <w:rPr>
                <w:bCs/>
                <w:lang w:val="en-US"/>
              </w:rPr>
            </w:pPr>
            <w:r w:rsidRPr="00BE1B74">
              <w:rPr>
                <w:bCs/>
                <w:lang w:val="en-US"/>
              </w:rPr>
              <w:t xml:space="preserve">Study solutions for </w:t>
            </w:r>
            <w:proofErr w:type="spellStart"/>
            <w:r w:rsidRPr="00BE1B74">
              <w:rPr>
                <w:bCs/>
                <w:lang w:val="en-US"/>
              </w:rPr>
              <w:t>sidelink</w:t>
            </w:r>
            <w:proofErr w:type="spellEnd"/>
            <w:r w:rsidRPr="00BE1B74">
              <w:rPr>
                <w:bCs/>
                <w:lang w:val="en-US"/>
              </w:rPr>
              <w:t xml:space="preserve"> positioning considering the following: [RAN1, RAN2] </w:t>
            </w:r>
          </w:p>
          <w:p w14:paraId="35A2DF09"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 xml:space="preserve">Scenario/requirements </w:t>
            </w:r>
          </w:p>
          <w:p w14:paraId="44532D58"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 xml:space="preserve">Coverage scenarios to </w:t>
            </w:r>
            <w:proofErr w:type="gramStart"/>
            <w:r w:rsidRPr="00BE1B74">
              <w:rPr>
                <w:bCs/>
                <w:lang w:val="en-US"/>
              </w:rPr>
              <w:t>cover:</w:t>
            </w:r>
            <w:proofErr w:type="gramEnd"/>
            <w:r w:rsidRPr="00BE1B74">
              <w:rPr>
                <w:bCs/>
                <w:lang w:val="en-US"/>
              </w:rPr>
              <w:t xml:space="preserve"> in-coverage, partial-coverage and out-of-coverage</w:t>
            </w:r>
          </w:p>
          <w:p w14:paraId="45FF50FA"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Requirements: Based on requirements identified in TR38.845 and TS22.261 and TS22.104</w:t>
            </w:r>
          </w:p>
          <w:p w14:paraId="6ED24FA6"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Use cases: V2X (TR38.845), public safety (TR38.845), commercial (TS22.261), IIOT (TS22.104)</w:t>
            </w:r>
          </w:p>
          <w:p w14:paraId="1546826D"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Spectrum: ITS, licensed</w:t>
            </w:r>
          </w:p>
          <w:p w14:paraId="4D065176"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Identify specific target performance requirements to be considered for the evaluation based on existing 3GPP work and inputs from industry forums [RAN1]</w:t>
            </w:r>
          </w:p>
          <w:p w14:paraId="066FE8BF"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 xml:space="preserve">Define evaluation methodology with which to evaluate SL positioning for the </w:t>
            </w:r>
            <w:proofErr w:type="gramStart"/>
            <w:r w:rsidRPr="00BE1B74">
              <w:rPr>
                <w:bCs/>
                <w:lang w:val="en-US"/>
              </w:rPr>
              <w:t>uses</w:t>
            </w:r>
            <w:proofErr w:type="gramEnd"/>
            <w:r w:rsidRPr="00BE1B74">
              <w:rPr>
                <w:bCs/>
                <w:lang w:val="en-US"/>
              </w:rPr>
              <w:t xml:space="preserve"> cases and coverage scenarios, reusing existing methodologies from </w:t>
            </w:r>
            <w:proofErr w:type="spellStart"/>
            <w:r w:rsidRPr="00BE1B74">
              <w:rPr>
                <w:bCs/>
                <w:lang w:val="en-US"/>
              </w:rPr>
              <w:t>sidelink</w:t>
            </w:r>
            <w:proofErr w:type="spellEnd"/>
            <w:r w:rsidRPr="00BE1B74">
              <w:rPr>
                <w:bCs/>
                <w:lang w:val="en-US"/>
              </w:rPr>
              <w:t xml:space="preserve"> communication and from positioning as much as possible [RAN1]. </w:t>
            </w:r>
          </w:p>
          <w:p w14:paraId="0E40A8CD"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Study and evaluate performance and feasibility of potential solutions for SL positioning, considering relative positioning, ranging and absolute positioning: [RAN1, RAN2]</w:t>
            </w:r>
          </w:p>
          <w:p w14:paraId="619889E7"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Evaluate bandwidth requirement needed to meet the identified accuracy requirements [RAN1]</w:t>
            </w:r>
          </w:p>
          <w:p w14:paraId="33EF3D0F"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Study of positioning methods (</w:t>
            </w:r>
            <w:proofErr w:type="gramStart"/>
            <w:r w:rsidRPr="00BE1B74">
              <w:rPr>
                <w:bCs/>
                <w:lang w:val="en-US"/>
              </w:rPr>
              <w:t>e.g.</w:t>
            </w:r>
            <w:proofErr w:type="gramEnd"/>
            <w:r w:rsidRPr="00BE1B74">
              <w:rPr>
                <w:bCs/>
                <w:lang w:val="en-US"/>
              </w:rPr>
              <w:t xml:space="preserve"> TDOA, RTT, AOA/D, </w:t>
            </w:r>
            <w:proofErr w:type="spellStart"/>
            <w:r w:rsidRPr="00BE1B74">
              <w:rPr>
                <w:bCs/>
                <w:lang w:val="en-US"/>
              </w:rPr>
              <w:t>etc</w:t>
            </w:r>
            <w:proofErr w:type="spellEnd"/>
            <w:r w:rsidRPr="00BE1B74">
              <w:rPr>
                <w:bCs/>
                <w:lang w:val="en-US"/>
              </w:rPr>
              <w:t xml:space="preserve">) including combination of SL positioning measurements with other RAT dependent positioning measurements (e.g. </w:t>
            </w:r>
            <w:proofErr w:type="spellStart"/>
            <w:r w:rsidRPr="00BE1B74">
              <w:rPr>
                <w:bCs/>
                <w:lang w:val="en-US"/>
              </w:rPr>
              <w:t>Uu</w:t>
            </w:r>
            <w:proofErr w:type="spellEnd"/>
            <w:r w:rsidRPr="00BE1B74">
              <w:rPr>
                <w:bCs/>
                <w:lang w:val="en-US"/>
              </w:rPr>
              <w:t xml:space="preserve"> based measurements) [RAN1]</w:t>
            </w:r>
          </w:p>
          <w:p w14:paraId="7C062FA1"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 xml:space="preserve">Study of </w:t>
            </w:r>
            <w:proofErr w:type="spellStart"/>
            <w:r w:rsidRPr="00BE1B74">
              <w:rPr>
                <w:bCs/>
                <w:lang w:val="en-US"/>
              </w:rPr>
              <w:t>sidelink</w:t>
            </w:r>
            <w:proofErr w:type="spellEnd"/>
            <w:r w:rsidRPr="00BE1B74">
              <w:rPr>
                <w:bCs/>
                <w:lang w:val="en-US"/>
              </w:rPr>
              <w:t xml:space="preserve"> reference signals for positioning purposes from physical layer perspective, including signal design, resource allocation, measurements, associated procedures, </w:t>
            </w:r>
            <w:proofErr w:type="spellStart"/>
            <w:r w:rsidRPr="00BE1B74">
              <w:rPr>
                <w:bCs/>
                <w:lang w:val="en-US"/>
              </w:rPr>
              <w:t>etc</w:t>
            </w:r>
            <w:proofErr w:type="spellEnd"/>
            <w:r w:rsidRPr="00BE1B74">
              <w:rPr>
                <w:bCs/>
                <w:lang w:val="en-US"/>
              </w:rPr>
              <w:t xml:space="preserve">, reusing existing reference signals, procedures, </w:t>
            </w:r>
            <w:proofErr w:type="spellStart"/>
            <w:r w:rsidRPr="00BE1B74">
              <w:rPr>
                <w:bCs/>
                <w:lang w:val="en-US"/>
              </w:rPr>
              <w:t>etc</w:t>
            </w:r>
            <w:proofErr w:type="spellEnd"/>
            <w:r w:rsidRPr="00BE1B74">
              <w:rPr>
                <w:bCs/>
                <w:lang w:val="en-US"/>
              </w:rPr>
              <w:t xml:space="preserve"> from </w:t>
            </w:r>
            <w:proofErr w:type="spellStart"/>
            <w:r w:rsidRPr="00BE1B74">
              <w:rPr>
                <w:bCs/>
                <w:lang w:val="en-US"/>
              </w:rPr>
              <w:t>sidelink</w:t>
            </w:r>
            <w:proofErr w:type="spellEnd"/>
            <w:r w:rsidRPr="00BE1B74">
              <w:rPr>
                <w:bCs/>
                <w:lang w:val="en-US"/>
              </w:rPr>
              <w:t xml:space="preserve"> communication and from positioning as much as possible [RAN1]</w:t>
            </w:r>
          </w:p>
          <w:p w14:paraId="145E22C3"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 xml:space="preserve">Study of positioning architecture and </w:t>
            </w:r>
            <w:proofErr w:type="spellStart"/>
            <w:r w:rsidRPr="00BE1B74">
              <w:rPr>
                <w:bCs/>
                <w:lang w:val="en-US"/>
              </w:rPr>
              <w:t>signalling</w:t>
            </w:r>
            <w:proofErr w:type="spellEnd"/>
            <w:r w:rsidRPr="00BE1B74">
              <w:rPr>
                <w:bCs/>
                <w:lang w:val="en-US"/>
              </w:rPr>
              <w:t xml:space="preserve"> procedures (</w:t>
            </w:r>
            <w:proofErr w:type="gramStart"/>
            <w:r w:rsidRPr="00BE1B74">
              <w:rPr>
                <w:bCs/>
                <w:lang w:val="en-US"/>
              </w:rPr>
              <w:t>e.g.</w:t>
            </w:r>
            <w:proofErr w:type="gramEnd"/>
            <w:r w:rsidRPr="00BE1B74">
              <w:rPr>
                <w:bCs/>
                <w:lang w:val="en-US"/>
              </w:rPr>
              <w:t xml:space="preserve"> configuration, measurement reporting, </w:t>
            </w:r>
            <w:proofErr w:type="spellStart"/>
            <w:r w:rsidRPr="00BE1B74">
              <w:rPr>
                <w:bCs/>
                <w:lang w:val="en-US"/>
              </w:rPr>
              <w:t>etc</w:t>
            </w:r>
            <w:proofErr w:type="spellEnd"/>
            <w:r w:rsidRPr="00BE1B74">
              <w:rPr>
                <w:bCs/>
                <w:lang w:val="en-US"/>
              </w:rPr>
              <w:t xml:space="preserve">) to enable </w:t>
            </w:r>
            <w:proofErr w:type="spellStart"/>
            <w:r w:rsidRPr="00BE1B74">
              <w:rPr>
                <w:bCs/>
                <w:lang w:val="en-US"/>
              </w:rPr>
              <w:t>sidelink</w:t>
            </w:r>
            <w:proofErr w:type="spellEnd"/>
            <w:r w:rsidRPr="00BE1B74">
              <w:rPr>
                <w:bCs/>
                <w:lang w:val="en-US"/>
              </w:rPr>
              <w:t xml:space="preserve"> positioning covering both UE based and network based positioning [RAN2, including coordination and alignment with RAN3 and SA2 as required]</w:t>
            </w:r>
          </w:p>
          <w:p w14:paraId="7A683C46" w14:textId="77777777" w:rsidR="00DF2E13" w:rsidRPr="00BE1B74" w:rsidRDefault="00DF2E13" w:rsidP="00BE74CF">
            <w:pPr>
              <w:spacing w:after="0"/>
              <w:ind w:left="1080"/>
              <w:rPr>
                <w:bCs/>
                <w:lang w:val="en-US"/>
              </w:rPr>
            </w:pPr>
            <w:r w:rsidRPr="00BE1B74">
              <w:rPr>
                <w:bCs/>
                <w:lang w:val="en-US"/>
              </w:rPr>
              <w:t xml:space="preserve">Note: When the bandwidth requirements have been determined and the study of </w:t>
            </w:r>
            <w:proofErr w:type="spellStart"/>
            <w:r w:rsidRPr="00BE1B74">
              <w:rPr>
                <w:bCs/>
                <w:lang w:val="en-US"/>
              </w:rPr>
              <w:t>sidelink</w:t>
            </w:r>
            <w:proofErr w:type="spellEnd"/>
            <w:r w:rsidRPr="00BE1B74">
              <w:rPr>
                <w:bCs/>
                <w:lang w:val="en-US"/>
              </w:rPr>
              <w:t xml:space="preserve"> communication in unlicensed spectrum has progressed, it can be reviewed whether unlicensed spectrum can be considered in further work. Checkpoint at RAN#97 to see if sufficient information is available for this review.</w:t>
            </w:r>
          </w:p>
          <w:p w14:paraId="0BDD346E" w14:textId="77777777" w:rsidR="00DF2E13" w:rsidRPr="00BE1B74" w:rsidRDefault="00DF2E13" w:rsidP="00BE74CF">
            <w:pPr>
              <w:rPr>
                <w:lang w:val="en-US"/>
              </w:rPr>
            </w:pPr>
          </w:p>
        </w:tc>
      </w:tr>
    </w:tbl>
    <w:p w14:paraId="2F359629" w14:textId="4629EBAA" w:rsidR="0044506E" w:rsidRPr="00BE1B74" w:rsidRDefault="0044506E" w:rsidP="00E35555">
      <w:pPr>
        <w:spacing w:after="0"/>
        <w:rPr>
          <w:lang w:val="en-US"/>
        </w:rPr>
      </w:pPr>
    </w:p>
    <w:p w14:paraId="5142C015" w14:textId="2768A2CC" w:rsidR="00B35E9E" w:rsidRPr="00BE1B74" w:rsidRDefault="001D6044" w:rsidP="0044506E">
      <w:pPr>
        <w:rPr>
          <w:lang w:val="en-US"/>
        </w:rPr>
      </w:pPr>
      <w:r w:rsidRPr="00BE1B74">
        <w:rPr>
          <w:lang w:val="en-US"/>
        </w:rPr>
        <w:t xml:space="preserve">In this contribution, we discuss potential solutions for </w:t>
      </w:r>
      <w:proofErr w:type="spellStart"/>
      <w:r w:rsidRPr="00BE1B74">
        <w:rPr>
          <w:lang w:val="en-US"/>
        </w:rPr>
        <w:t>sidelink</w:t>
      </w:r>
      <w:proofErr w:type="spellEnd"/>
      <w:r w:rsidRPr="00BE1B74">
        <w:rPr>
          <w:lang w:val="en-US"/>
        </w:rPr>
        <w:t xml:space="preserve"> positioning. This includes, </w:t>
      </w:r>
      <w:r w:rsidR="00710CB4" w:rsidRPr="00BE1B74">
        <w:rPr>
          <w:lang w:val="en-US"/>
        </w:rPr>
        <w:t>bandwidth requirements, positioning methods,</w:t>
      </w:r>
      <w:r w:rsidR="00AE149A" w:rsidRPr="00BE1B74">
        <w:rPr>
          <w:lang w:val="en-US"/>
        </w:rPr>
        <w:t xml:space="preserve"> as well as</w:t>
      </w:r>
      <w:r w:rsidR="00710CB4" w:rsidRPr="00BE1B74">
        <w:rPr>
          <w:lang w:val="en-US"/>
        </w:rPr>
        <w:t xml:space="preserve"> general design of </w:t>
      </w:r>
      <w:proofErr w:type="spellStart"/>
      <w:r w:rsidR="00710CB4" w:rsidRPr="00BE1B74">
        <w:rPr>
          <w:lang w:val="en-US"/>
        </w:rPr>
        <w:t>sidelink</w:t>
      </w:r>
      <w:proofErr w:type="spellEnd"/>
      <w:r w:rsidR="00710CB4" w:rsidRPr="00BE1B74">
        <w:rPr>
          <w:lang w:val="en-US"/>
        </w:rPr>
        <w:t xml:space="preserve"> positioning reference signals</w:t>
      </w:r>
      <w:r w:rsidR="00AE149A" w:rsidRPr="00BE1B74">
        <w:rPr>
          <w:lang w:val="en-US"/>
        </w:rPr>
        <w:t xml:space="preserve"> and </w:t>
      </w:r>
      <w:r w:rsidR="00247DFD" w:rsidRPr="00BE1B74">
        <w:rPr>
          <w:lang w:val="en-US"/>
        </w:rPr>
        <w:t>procedures.</w:t>
      </w:r>
    </w:p>
    <w:p w14:paraId="26950F49" w14:textId="3BDF54E0" w:rsidR="00B730DE" w:rsidRPr="00BE1B74"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Background</w:t>
      </w:r>
    </w:p>
    <w:p w14:paraId="18EB4728" w14:textId="75739C15" w:rsidR="00461E0D" w:rsidRPr="00BE1B74" w:rsidRDefault="00794E98" w:rsidP="00794E98">
      <w:pPr>
        <w:rPr>
          <w:lang w:val="en-US"/>
        </w:rPr>
      </w:pPr>
      <w:r w:rsidRPr="00BE1B74">
        <w:rPr>
          <w:lang w:val="en-US"/>
        </w:rPr>
        <w:t>Even though, historically, the main driver for cellular location</w:t>
      </w:r>
      <w:r w:rsidR="00E71C8D" w:rsidRPr="00BE1B74">
        <w:rPr>
          <w:lang w:val="en-US"/>
        </w:rPr>
        <w:t>-</w:t>
      </w:r>
      <w:r w:rsidRPr="00BE1B74">
        <w:rPr>
          <w:lang w:val="en-US"/>
        </w:rPr>
        <w:t>based services has been requirements from regulatory</w:t>
      </w:r>
      <w:r w:rsidR="00504D80" w:rsidRPr="00BE1B74">
        <w:rPr>
          <w:lang w:val="en-US"/>
        </w:rPr>
        <w:t xml:space="preserve"> authorities</w:t>
      </w:r>
      <w:r w:rsidRPr="00BE1B74">
        <w:rPr>
          <w:lang w:val="en-US"/>
        </w:rPr>
        <w:t xml:space="preserve">, today, many public and private entities demand delivery of location information to enable commercially motivated </w:t>
      </w:r>
      <w:r w:rsidR="00E2479B" w:rsidRPr="00BE1B74">
        <w:rPr>
          <w:lang w:val="en-US"/>
        </w:rPr>
        <w:t>location-based</w:t>
      </w:r>
      <w:r w:rsidRPr="00BE1B74">
        <w:rPr>
          <w:lang w:val="en-US"/>
        </w:rPr>
        <w:t xml:space="preserve"> services.  The range of use cases that benefit from improved accuracy positioning services is broad, including industry, asset tracking, automotive, traffic management, hospitals (</w:t>
      </w:r>
      <w:proofErr w:type="gramStart"/>
      <w:r w:rsidRPr="00BE1B74">
        <w:rPr>
          <w:lang w:val="en-US"/>
        </w:rPr>
        <w:t>e.g.</w:t>
      </w:r>
      <w:proofErr w:type="gramEnd"/>
      <w:r w:rsidRPr="00BE1B74">
        <w:rPr>
          <w:lang w:val="en-US"/>
        </w:rPr>
        <w:t xml:space="preserve"> person and medical equipment location), shared bikes, aerial vehicles (drones), augmented reality, wearables, and so on. </w:t>
      </w:r>
    </w:p>
    <w:p w14:paraId="41697148" w14:textId="49FB5B67" w:rsidR="00E35555" w:rsidRPr="00BE1B74" w:rsidRDefault="008C44A0" w:rsidP="00B730DE">
      <w:pPr>
        <w:rPr>
          <w:lang w:val="en-US"/>
        </w:rPr>
      </w:pPr>
      <w:r w:rsidRPr="00BE1B74">
        <w:rPr>
          <w:lang w:val="en-US"/>
        </w:rPr>
        <w:t>In NR Release 17, 3GPP RAN conducted studies on "NR Positioning Enhancements" and "Scenarios and requirements of in-coverage, partial coverage, and out-of-coverage NR positioning use cases".</w:t>
      </w:r>
      <w:r w:rsidR="00E35555" w:rsidRPr="00BE1B74">
        <w:rPr>
          <w:lang w:val="en-US"/>
        </w:rPr>
        <w:t xml:space="preserve"> </w:t>
      </w:r>
      <w:r w:rsidRPr="00BE1B74">
        <w:rPr>
          <w:lang w:val="en-US"/>
        </w:rPr>
        <w:t xml:space="preserve">The study on "Scenarios and requirements of in-coverage, partial coverage, and out-of-coverage NR positioning use cases" </w:t>
      </w:r>
      <w:proofErr w:type="spellStart"/>
      <w:r w:rsidRPr="00BE1B74">
        <w:rPr>
          <w:lang w:val="en-US"/>
        </w:rPr>
        <w:t>focussed</w:t>
      </w:r>
      <w:proofErr w:type="spellEnd"/>
      <w:r w:rsidRPr="00BE1B74">
        <w:rPr>
          <w:lang w:val="en-US"/>
        </w:rPr>
        <w:t xml:space="preserve"> on V2X and public safety use cases with the outcome being captured in TR38.845. Additionally, SA1 has developed requirements in TS22.261 for "Ranging based services</w:t>
      </w:r>
      <w:r w:rsidR="00E2479B" w:rsidRPr="00BE1B74">
        <w:rPr>
          <w:lang w:val="en-US"/>
        </w:rPr>
        <w:t>,</w:t>
      </w:r>
      <w:r w:rsidRPr="00BE1B74">
        <w:rPr>
          <w:lang w:val="en-US"/>
        </w:rPr>
        <w:t xml:space="preserve">" and has developed positioning accuracy requirements in TS22.104 for </w:t>
      </w:r>
      <w:proofErr w:type="spellStart"/>
      <w:r w:rsidRPr="00BE1B74">
        <w:rPr>
          <w:lang w:val="en-US"/>
        </w:rPr>
        <w:t>IIoT</w:t>
      </w:r>
      <w:proofErr w:type="spellEnd"/>
      <w:r w:rsidRPr="00BE1B74">
        <w:rPr>
          <w:lang w:val="en-US"/>
        </w:rPr>
        <w:t xml:space="preserve"> uses cases in out-of-coverage scenarios. </w:t>
      </w:r>
    </w:p>
    <w:p w14:paraId="79572B1D" w14:textId="03D5AB16" w:rsidR="00E35555" w:rsidRPr="00BE1B74" w:rsidRDefault="00E35555" w:rsidP="00B730DE">
      <w:pPr>
        <w:rPr>
          <w:lang w:val="en-US"/>
        </w:rPr>
      </w:pPr>
      <w:r w:rsidRPr="00BE1B74">
        <w:rPr>
          <w:lang w:val="en-US"/>
        </w:rPr>
        <w:lastRenderedPageBreak/>
        <w:t>Within this growing and expanding positioning ecosystem, 3GPP needs to add additional features to provide a compelling and competitive 3GPP-based location suite</w:t>
      </w:r>
      <w:r w:rsidR="008A5EC9" w:rsidRPr="00BE1B74">
        <w:rPr>
          <w:lang w:val="en-US"/>
        </w:rPr>
        <w:t xml:space="preserve">. One of the main features that are expected to be added during NR Rel-18 is </w:t>
      </w:r>
      <w:proofErr w:type="spellStart"/>
      <w:r w:rsidRPr="00BE1B74">
        <w:rPr>
          <w:lang w:val="en-US"/>
        </w:rPr>
        <w:t>Sidelink</w:t>
      </w:r>
      <w:proofErr w:type="spellEnd"/>
      <w:r w:rsidRPr="00BE1B74">
        <w:rPr>
          <w:lang w:val="en-US"/>
        </w:rPr>
        <w:t xml:space="preserve"> positioning.</w:t>
      </w:r>
      <w:r w:rsidR="008A5EC9" w:rsidRPr="00BE1B74">
        <w:rPr>
          <w:lang w:val="en-US"/>
        </w:rPr>
        <w:t xml:space="preserve"> </w:t>
      </w:r>
    </w:p>
    <w:p w14:paraId="695DEE8A" w14:textId="12E3C4D6" w:rsidR="00AF07E5" w:rsidRPr="00BE1B74"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bookmarkStart w:id="0" w:name="_Ref101989985"/>
      <w:r w:rsidRPr="00BE1B74">
        <w:rPr>
          <w:rFonts w:ascii="Times New Roman" w:hAnsi="Times New Roman"/>
          <w:lang w:val="en-US"/>
        </w:rPr>
        <w:t xml:space="preserve">Positioning Methods for </w:t>
      </w:r>
      <w:proofErr w:type="spellStart"/>
      <w:r w:rsidRPr="00BE1B74">
        <w:rPr>
          <w:rFonts w:ascii="Times New Roman" w:hAnsi="Times New Roman"/>
          <w:lang w:val="en-US"/>
        </w:rPr>
        <w:t>Sidelink</w:t>
      </w:r>
      <w:bookmarkEnd w:id="0"/>
      <w:proofErr w:type="spellEnd"/>
    </w:p>
    <w:p w14:paraId="47030535" w14:textId="5CDB02E5" w:rsidR="009B4AC9" w:rsidRPr="00BE1B74" w:rsidRDefault="009B4AC9" w:rsidP="009B4AC9">
      <w:pPr>
        <w:rPr>
          <w:lang w:val="en-US"/>
        </w:rPr>
      </w:pPr>
      <w:r w:rsidRPr="00BE1B74">
        <w:rPr>
          <w:lang w:val="en-US"/>
        </w:rPr>
        <w:t xml:space="preserve">RAN1 agreed to study </w:t>
      </w:r>
      <w:r w:rsidR="00C13A7B" w:rsidRPr="00BE1B74">
        <w:rPr>
          <w:lang w:val="en-US"/>
        </w:rPr>
        <w:t xml:space="preserve">four methods for </w:t>
      </w:r>
      <w:proofErr w:type="spellStart"/>
      <w:r w:rsidR="00C13A7B" w:rsidRPr="00BE1B74">
        <w:rPr>
          <w:lang w:val="en-US"/>
        </w:rPr>
        <w:t>sidelink</w:t>
      </w:r>
      <w:proofErr w:type="spellEnd"/>
      <w:r w:rsidR="00C13A7B" w:rsidRPr="00BE1B74">
        <w:rPr>
          <w:lang w:val="en-US"/>
        </w:rPr>
        <w:t xml:space="preserve"> positioning </w:t>
      </w:r>
      <w:r w:rsidR="00C13A7B" w:rsidRPr="00BE1B74">
        <w:rPr>
          <w:lang w:val="en-US"/>
        </w:rPr>
        <w:fldChar w:fldCharType="begin"/>
      </w:r>
      <w:r w:rsidR="00C13A7B" w:rsidRPr="00BE1B74">
        <w:rPr>
          <w:lang w:val="en-US"/>
        </w:rPr>
        <w:instrText xml:space="preserve"> REF _Ref111023348 \r \h </w:instrText>
      </w:r>
      <w:r w:rsidR="00C13A7B" w:rsidRPr="00BE1B74">
        <w:rPr>
          <w:lang w:val="en-US"/>
        </w:rPr>
      </w:r>
      <w:r w:rsidR="00C13A7B" w:rsidRPr="00BE1B74">
        <w:rPr>
          <w:lang w:val="en-US"/>
        </w:rPr>
        <w:fldChar w:fldCharType="separate"/>
      </w:r>
      <w:r w:rsidR="00436C6E">
        <w:rPr>
          <w:lang w:val="en-US"/>
        </w:rPr>
        <w:t>[3]</w:t>
      </w:r>
      <w:r w:rsidR="00C13A7B" w:rsidRPr="00BE1B74">
        <w:rPr>
          <w:lang w:val="en-US"/>
        </w:rPr>
        <w:fldChar w:fldCharType="end"/>
      </w:r>
      <w:r w:rsidR="00DD6C93" w:rsidRPr="00BE1B74">
        <w:rPr>
          <w:lang w:val="en-US"/>
        </w:rPr>
        <w:t xml:space="preserve"> and consider three as potential</w:t>
      </w:r>
      <w:r w:rsidR="00D461FA" w:rsidRPr="00BE1B74">
        <w:rPr>
          <w:lang w:val="en-US"/>
        </w:rPr>
        <w:t xml:space="preserve"> candidate methods </w:t>
      </w:r>
      <w:r w:rsidR="00D461FA" w:rsidRPr="00BE1B74">
        <w:rPr>
          <w:lang w:val="en-US"/>
        </w:rPr>
        <w:fldChar w:fldCharType="begin"/>
      </w:r>
      <w:r w:rsidR="00D461FA" w:rsidRPr="00BE1B74">
        <w:rPr>
          <w:lang w:val="en-US"/>
        </w:rPr>
        <w:instrText xml:space="preserve"> REF _Ref115080358 \r \h </w:instrText>
      </w:r>
      <w:r w:rsidR="00D461FA" w:rsidRPr="00BE1B74">
        <w:rPr>
          <w:lang w:val="en-US"/>
        </w:rPr>
      </w:r>
      <w:r w:rsidR="00D461FA" w:rsidRPr="00BE1B74">
        <w:rPr>
          <w:lang w:val="en-US"/>
        </w:rPr>
        <w:fldChar w:fldCharType="separate"/>
      </w:r>
      <w:r w:rsidR="00436C6E">
        <w:rPr>
          <w:lang w:val="en-US"/>
        </w:rPr>
        <w:t>[4]</w:t>
      </w:r>
      <w:r w:rsidR="00D461FA" w:rsidRPr="00BE1B74">
        <w:rPr>
          <w:lang w:val="en-US"/>
        </w:rPr>
        <w:fldChar w:fldCharType="end"/>
      </w:r>
      <w:r w:rsidR="00C13A7B" w:rsidRPr="00BE1B74">
        <w:rPr>
          <w:lang w:val="en-US"/>
        </w:rPr>
        <w:t>. In this section, we provide details and some observations on th</w:t>
      </w:r>
      <w:r w:rsidR="00542ACB" w:rsidRPr="00BE1B74">
        <w:rPr>
          <w:lang w:val="en-US"/>
        </w:rPr>
        <w:t>ose methods.</w:t>
      </w:r>
    </w:p>
    <w:p w14:paraId="1035CECE" w14:textId="77777777" w:rsidR="00B712B1" w:rsidRPr="00BE1B74" w:rsidRDefault="00B712B1" w:rsidP="00542ACB">
      <w:pPr>
        <w:tabs>
          <w:tab w:val="left" w:pos="1276"/>
        </w:tabs>
        <w:ind w:left="284"/>
        <w:rPr>
          <w:bCs/>
          <w:lang w:val="en-US"/>
        </w:rPr>
      </w:pPr>
      <w:r w:rsidRPr="00BE1B74">
        <w:rPr>
          <w:bCs/>
          <w:highlight w:val="green"/>
          <w:lang w:val="en-US"/>
        </w:rPr>
        <w:t>Agreement</w:t>
      </w:r>
    </w:p>
    <w:p w14:paraId="7B4B6576" w14:textId="77777777" w:rsidR="00B712B1" w:rsidRPr="00BE1B74" w:rsidRDefault="00B712B1" w:rsidP="00542ACB">
      <w:pPr>
        <w:ind w:left="284"/>
        <w:rPr>
          <w:lang w:val="en-US" w:eastAsia="x-none"/>
        </w:rPr>
      </w:pPr>
      <w:r w:rsidRPr="00BE1B74">
        <w:rPr>
          <w:lang w:val="en-US" w:eastAsia="x-none"/>
        </w:rPr>
        <w:t>With regards to the Positioning methods supported using SL measurements study further the following methods:</w:t>
      </w:r>
    </w:p>
    <w:p w14:paraId="16805BA7"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RTT-type solutions using SL</w:t>
      </w:r>
    </w:p>
    <w:p w14:paraId="5548CBD7"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Study both single-sided (also known as one-way) and double-sided (also known as two-way) RTT</w:t>
      </w:r>
    </w:p>
    <w:p w14:paraId="64C0DD75"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SL-</w:t>
      </w:r>
      <w:proofErr w:type="spellStart"/>
      <w:r w:rsidRPr="00BE1B74">
        <w:rPr>
          <w:lang w:val="en-US" w:eastAsia="x-none"/>
        </w:rPr>
        <w:t>AoA</w:t>
      </w:r>
      <w:proofErr w:type="spellEnd"/>
    </w:p>
    <w:p w14:paraId="55FCAFFD"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Include both Azimuth of arrival (</w:t>
      </w:r>
      <w:proofErr w:type="spellStart"/>
      <w:r w:rsidRPr="00BE1B74">
        <w:rPr>
          <w:lang w:val="en-US" w:eastAsia="x-none"/>
        </w:rPr>
        <w:t>AoA</w:t>
      </w:r>
      <w:proofErr w:type="spellEnd"/>
      <w:r w:rsidRPr="00BE1B74">
        <w:rPr>
          <w:lang w:val="en-US" w:eastAsia="x-none"/>
        </w:rPr>
        <w:t>) and zenith of arrival (</w:t>
      </w:r>
      <w:proofErr w:type="spellStart"/>
      <w:r w:rsidRPr="00BE1B74">
        <w:rPr>
          <w:lang w:val="en-US" w:eastAsia="x-none"/>
        </w:rPr>
        <w:t>ZoA</w:t>
      </w:r>
      <w:proofErr w:type="spellEnd"/>
      <w:r w:rsidRPr="00BE1B74">
        <w:rPr>
          <w:lang w:val="en-US" w:eastAsia="x-none"/>
        </w:rPr>
        <w:t>) in the study</w:t>
      </w:r>
    </w:p>
    <w:p w14:paraId="59F8589F"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SL-TDOA</w:t>
      </w:r>
    </w:p>
    <w:p w14:paraId="276CB231"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SL-</w:t>
      </w:r>
      <w:proofErr w:type="spellStart"/>
      <w:r w:rsidRPr="00BE1B74">
        <w:rPr>
          <w:lang w:val="en-US" w:eastAsia="x-none"/>
        </w:rPr>
        <w:t>AoD</w:t>
      </w:r>
      <w:proofErr w:type="spellEnd"/>
    </w:p>
    <w:p w14:paraId="0FFCC0E5"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 xml:space="preserve">Corresponds to a method where RSRP and/or RSRPP measurements </w:t>
      </w:r>
      <w:proofErr w:type="gramStart"/>
      <w:r w:rsidRPr="00BE1B74">
        <w:rPr>
          <w:lang w:val="en-US" w:eastAsia="x-none"/>
        </w:rPr>
        <w:t>similar to</w:t>
      </w:r>
      <w:proofErr w:type="gramEnd"/>
      <w:r w:rsidRPr="00BE1B74">
        <w:rPr>
          <w:lang w:val="en-US" w:eastAsia="x-none"/>
        </w:rPr>
        <w:t xml:space="preserve"> the DL-</w:t>
      </w:r>
      <w:proofErr w:type="spellStart"/>
      <w:r w:rsidRPr="00BE1B74">
        <w:rPr>
          <w:lang w:val="en-US" w:eastAsia="x-none"/>
        </w:rPr>
        <w:t>AoD</w:t>
      </w:r>
      <w:proofErr w:type="spellEnd"/>
      <w:r w:rsidRPr="00BE1B74">
        <w:rPr>
          <w:lang w:val="en-US" w:eastAsia="x-none"/>
        </w:rPr>
        <w:t xml:space="preserve"> method in </w:t>
      </w:r>
      <w:proofErr w:type="spellStart"/>
      <w:r w:rsidRPr="00BE1B74">
        <w:rPr>
          <w:lang w:val="en-US" w:eastAsia="x-none"/>
        </w:rPr>
        <w:t>Uu</w:t>
      </w:r>
      <w:proofErr w:type="spellEnd"/>
      <w:r w:rsidRPr="00BE1B74">
        <w:rPr>
          <w:lang w:val="en-US" w:eastAsia="x-none"/>
        </w:rPr>
        <w:t xml:space="preserve">. </w:t>
      </w:r>
    </w:p>
    <w:p w14:paraId="6E80C26B"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Include both Azimuth of departure (</w:t>
      </w:r>
      <w:proofErr w:type="spellStart"/>
      <w:r w:rsidRPr="00BE1B74">
        <w:rPr>
          <w:lang w:val="en-US" w:eastAsia="x-none"/>
        </w:rPr>
        <w:t>AoD</w:t>
      </w:r>
      <w:proofErr w:type="spellEnd"/>
      <w:r w:rsidRPr="00BE1B74">
        <w:rPr>
          <w:lang w:val="en-US" w:eastAsia="x-none"/>
        </w:rPr>
        <w:t>) and zenith of departure (</w:t>
      </w:r>
      <w:proofErr w:type="spellStart"/>
      <w:r w:rsidRPr="00BE1B74">
        <w:rPr>
          <w:lang w:val="en-US" w:eastAsia="x-none"/>
        </w:rPr>
        <w:t>ZoD</w:t>
      </w:r>
      <w:proofErr w:type="spellEnd"/>
      <w:r w:rsidRPr="00BE1B74">
        <w:rPr>
          <w:lang w:val="en-US" w:eastAsia="x-none"/>
        </w:rPr>
        <w:t>) in the study</w:t>
      </w:r>
    </w:p>
    <w:p w14:paraId="5CAF69AC" w14:textId="77777777" w:rsidR="00B712B1" w:rsidRPr="00BE1B74" w:rsidRDefault="00B712B1" w:rsidP="004862FB">
      <w:pPr>
        <w:numPr>
          <w:ilvl w:val="0"/>
          <w:numId w:val="15"/>
        </w:numPr>
        <w:spacing w:after="0"/>
        <w:ind w:left="1004"/>
        <w:jc w:val="left"/>
        <w:rPr>
          <w:lang w:val="en-US" w:eastAsia="x-none"/>
        </w:rPr>
      </w:pPr>
      <w:r w:rsidRPr="00BE1B74">
        <w:rPr>
          <w:lang w:val="en-US" w:eastAsia="x-none"/>
        </w:rPr>
        <w:t>Consider in the study at least the following aspects:</w:t>
      </w:r>
    </w:p>
    <w:p w14:paraId="5075CD6A"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Definition(s) of the corresponding SL measurements for each method</w:t>
      </w:r>
    </w:p>
    <w:p w14:paraId="525644DB"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 xml:space="preserve">Which method is applicable to absolute or relative positioning or ranging, including whether such categorization is needed to be discussed. </w:t>
      </w:r>
    </w:p>
    <w:p w14:paraId="529C6E3C"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For angle-based methods, antenna configuration consideration(s) using practical UE capabilities</w:t>
      </w:r>
    </w:p>
    <w:p w14:paraId="563DC41E"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 xml:space="preserve">Per-panel </w:t>
      </w:r>
      <w:proofErr w:type="gramStart"/>
      <w:r w:rsidRPr="00BE1B74">
        <w:rPr>
          <w:lang w:val="en-US" w:eastAsia="x-none"/>
        </w:rPr>
        <w:t>location, if</w:t>
      </w:r>
      <w:proofErr w:type="gramEnd"/>
      <w:r w:rsidRPr="00BE1B74">
        <w:rPr>
          <w:lang w:val="en-US" w:eastAsia="x-none"/>
        </w:rPr>
        <w:t xml:space="preserve"> UE uses multiple panels. </w:t>
      </w:r>
    </w:p>
    <w:p w14:paraId="1A99A850"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UE’s mobility, especially for V2X scenarios</w:t>
      </w:r>
    </w:p>
    <w:p w14:paraId="13DAD0BE"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Impact of synchronization error(s) between UEs</w:t>
      </w:r>
    </w:p>
    <w:p w14:paraId="4C86CE08"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Existing SL measurements (</w:t>
      </w:r>
      <w:proofErr w:type="gramStart"/>
      <w:r w:rsidRPr="00BE1B74">
        <w:rPr>
          <w:lang w:val="en-US" w:eastAsia="x-none"/>
        </w:rPr>
        <w:t>e.g.</w:t>
      </w:r>
      <w:proofErr w:type="gramEnd"/>
      <w:r w:rsidRPr="00BE1B74">
        <w:rPr>
          <w:lang w:val="en-US" w:eastAsia="x-none"/>
        </w:rPr>
        <w:t xml:space="preserve"> RSSI, RSRP), and UE ID information </w:t>
      </w:r>
      <w:proofErr w:type="spellStart"/>
      <w:r w:rsidRPr="00BE1B74">
        <w:rPr>
          <w:lang w:val="en-US" w:eastAsia="x-none"/>
        </w:rPr>
        <w:t>etc</w:t>
      </w:r>
      <w:proofErr w:type="spellEnd"/>
      <w:r w:rsidRPr="00BE1B74">
        <w:rPr>
          <w:lang w:val="en-US" w:eastAsia="x-none"/>
        </w:rPr>
        <w:t>, may be used.</w:t>
      </w:r>
    </w:p>
    <w:p w14:paraId="6A9AEDE8" w14:textId="77777777" w:rsidR="00B712B1" w:rsidRPr="00BE1B74" w:rsidRDefault="00B712B1" w:rsidP="004862FB">
      <w:pPr>
        <w:numPr>
          <w:ilvl w:val="0"/>
          <w:numId w:val="15"/>
        </w:numPr>
        <w:spacing w:after="0"/>
        <w:ind w:left="1004"/>
        <w:jc w:val="left"/>
        <w:rPr>
          <w:lang w:val="en-US" w:eastAsia="x-none"/>
        </w:rPr>
      </w:pPr>
      <w:r w:rsidRPr="00BE1B74">
        <w:rPr>
          <w:lang w:val="en-US" w:eastAsia="x-none"/>
        </w:rPr>
        <w:t xml:space="preserve">Note: The above categorization does not necessarily mean that there will be separate SL positioning methods specified, or whether there will be a unified SL Positioning method.  </w:t>
      </w:r>
    </w:p>
    <w:p w14:paraId="54A5D7CA" w14:textId="77777777" w:rsidR="00B712B1" w:rsidRPr="00BE1B74" w:rsidRDefault="00B712B1" w:rsidP="004862FB">
      <w:pPr>
        <w:pStyle w:val="ListParagraph"/>
        <w:numPr>
          <w:ilvl w:val="0"/>
          <w:numId w:val="15"/>
        </w:numPr>
        <w:spacing w:after="160" w:line="252" w:lineRule="auto"/>
        <w:ind w:left="1004"/>
        <w:jc w:val="left"/>
        <w:rPr>
          <w:lang w:val="en-US" w:eastAsia="ko-KR"/>
        </w:rPr>
      </w:pPr>
      <w:r w:rsidRPr="00BE1B74">
        <w:rPr>
          <w:lang w:val="en-US" w:eastAsia="ko-KR"/>
        </w:rPr>
        <w:t xml:space="preserve">Note: When the study of carrier phase positioning and the evaluations of </w:t>
      </w:r>
      <w:proofErr w:type="spellStart"/>
      <w:r w:rsidRPr="00BE1B74">
        <w:rPr>
          <w:lang w:val="en-US" w:eastAsia="ko-KR"/>
        </w:rPr>
        <w:t>sidelink</w:t>
      </w:r>
      <w:proofErr w:type="spellEnd"/>
      <w:r w:rsidRPr="00BE1B74">
        <w:rPr>
          <w:lang w:val="en-US" w:eastAsia="ko-KR"/>
        </w:rPr>
        <w:t xml:space="preserve"> positioning have progressed, it can be reviewed whether carrier phase for </w:t>
      </w:r>
      <w:proofErr w:type="spellStart"/>
      <w:r w:rsidRPr="00BE1B74">
        <w:rPr>
          <w:lang w:val="en-US" w:eastAsia="ko-KR"/>
        </w:rPr>
        <w:t>sidelink</w:t>
      </w:r>
      <w:proofErr w:type="spellEnd"/>
      <w:r w:rsidRPr="00BE1B74">
        <w:rPr>
          <w:lang w:val="en-US" w:eastAsia="ko-KR"/>
        </w:rPr>
        <w:t xml:space="preserve"> can be considered in further work. Checkpoint at RAN1#110-e-Bis to see if sufficient information is available for this review.</w:t>
      </w:r>
    </w:p>
    <w:p w14:paraId="7954398B" w14:textId="77777777" w:rsidR="00B712B1" w:rsidRPr="00BE1B74" w:rsidRDefault="00B712B1" w:rsidP="004862FB">
      <w:pPr>
        <w:pStyle w:val="ListParagraph"/>
        <w:numPr>
          <w:ilvl w:val="0"/>
          <w:numId w:val="15"/>
        </w:numPr>
        <w:spacing w:after="0" w:line="252" w:lineRule="auto"/>
        <w:ind w:left="1004"/>
        <w:jc w:val="left"/>
        <w:rPr>
          <w:lang w:val="en-US" w:eastAsia="ko-KR"/>
        </w:rPr>
      </w:pPr>
      <w:r w:rsidRPr="00BE1B74">
        <w:rPr>
          <w:lang w:val="en-US" w:eastAsia="ko-KR"/>
        </w:rPr>
        <w:t>Note: Companies are encouraged to describe the role of SL nodes and their interaction/coordination participating in each method.</w:t>
      </w:r>
    </w:p>
    <w:p w14:paraId="2013DB37" w14:textId="58FDBEEE" w:rsidR="00903E1F" w:rsidRPr="00BE1B74" w:rsidRDefault="00903E1F" w:rsidP="00903E1F">
      <w:pPr>
        <w:rPr>
          <w:lang w:val="en-US"/>
        </w:rPr>
      </w:pPr>
    </w:p>
    <w:p w14:paraId="26ADD3B0" w14:textId="77777777" w:rsidR="00E135F2" w:rsidRPr="00BE1B74" w:rsidRDefault="00E135F2" w:rsidP="00E135F2">
      <w:pPr>
        <w:ind w:left="284"/>
        <w:rPr>
          <w:lang w:val="en-US" w:eastAsia="x-none"/>
        </w:rPr>
      </w:pPr>
      <w:r w:rsidRPr="00BE1B74">
        <w:rPr>
          <w:highlight w:val="green"/>
          <w:lang w:val="en-US" w:eastAsia="x-none"/>
        </w:rPr>
        <w:t>Agreement</w:t>
      </w:r>
    </w:p>
    <w:p w14:paraId="759ED5E9" w14:textId="77777777" w:rsidR="00E135F2" w:rsidRPr="00BE1B74" w:rsidRDefault="00E135F2" w:rsidP="00E135F2">
      <w:pPr>
        <w:ind w:left="284"/>
        <w:rPr>
          <w:lang w:val="en-US"/>
        </w:rPr>
      </w:pPr>
      <w:r w:rsidRPr="00BE1B74">
        <w:rPr>
          <w:lang w:val="en-US"/>
        </w:rPr>
        <w:t>With regards to the Positioning methods supported using at least SL measurements, potential candidate positioning methods include at least the following:</w:t>
      </w:r>
    </w:p>
    <w:p w14:paraId="698136B7" w14:textId="77777777" w:rsidR="00E135F2" w:rsidRPr="00BE1B74" w:rsidRDefault="00E135F2" w:rsidP="004862FB">
      <w:pPr>
        <w:numPr>
          <w:ilvl w:val="1"/>
          <w:numId w:val="18"/>
        </w:numPr>
        <w:spacing w:after="0" w:line="256" w:lineRule="auto"/>
        <w:ind w:left="1724"/>
        <w:jc w:val="left"/>
        <w:rPr>
          <w:rFonts w:eastAsia="Times New Roman"/>
          <w:lang w:val="en-US"/>
        </w:rPr>
      </w:pPr>
      <w:r w:rsidRPr="00BE1B74">
        <w:rPr>
          <w:rFonts w:eastAsia="Times New Roman"/>
          <w:lang w:val="en-US"/>
        </w:rPr>
        <w:t>RTT-type solution(s) using SL</w:t>
      </w:r>
    </w:p>
    <w:p w14:paraId="1D1CFA0D" w14:textId="77777777" w:rsidR="00E135F2" w:rsidRPr="00BE1B74" w:rsidRDefault="00E135F2" w:rsidP="004862FB">
      <w:pPr>
        <w:numPr>
          <w:ilvl w:val="1"/>
          <w:numId w:val="18"/>
        </w:numPr>
        <w:spacing w:after="0" w:line="256" w:lineRule="auto"/>
        <w:ind w:left="1724"/>
        <w:jc w:val="left"/>
        <w:rPr>
          <w:rFonts w:eastAsia="Times New Roman"/>
          <w:lang w:val="en-US"/>
        </w:rPr>
      </w:pPr>
      <w:r w:rsidRPr="00BE1B74">
        <w:rPr>
          <w:rFonts w:eastAsia="Times New Roman"/>
          <w:lang w:val="en-US"/>
        </w:rPr>
        <w:t>SL-</w:t>
      </w:r>
      <w:proofErr w:type="spellStart"/>
      <w:r w:rsidRPr="00BE1B74">
        <w:rPr>
          <w:rFonts w:eastAsia="Times New Roman"/>
          <w:lang w:val="en-US"/>
        </w:rPr>
        <w:t>AoA</w:t>
      </w:r>
      <w:proofErr w:type="spellEnd"/>
    </w:p>
    <w:p w14:paraId="7BB189F4" w14:textId="77777777" w:rsidR="00E135F2" w:rsidRPr="00BE1B74" w:rsidRDefault="00E135F2" w:rsidP="004862FB">
      <w:pPr>
        <w:numPr>
          <w:ilvl w:val="1"/>
          <w:numId w:val="18"/>
        </w:numPr>
        <w:spacing w:after="0" w:line="256" w:lineRule="auto"/>
        <w:ind w:left="1724"/>
        <w:jc w:val="left"/>
        <w:rPr>
          <w:rFonts w:eastAsia="Times New Roman"/>
          <w:lang w:val="en-US"/>
        </w:rPr>
      </w:pPr>
      <w:r w:rsidRPr="00BE1B74">
        <w:rPr>
          <w:rFonts w:eastAsia="Times New Roman"/>
          <w:lang w:val="en-US"/>
        </w:rPr>
        <w:t>SL-TDOA</w:t>
      </w:r>
    </w:p>
    <w:p w14:paraId="65064F8C" w14:textId="77777777" w:rsidR="00E135F2" w:rsidRPr="00BE1B74" w:rsidRDefault="00E135F2" w:rsidP="004862FB">
      <w:pPr>
        <w:numPr>
          <w:ilvl w:val="0"/>
          <w:numId w:val="18"/>
        </w:numPr>
        <w:spacing w:after="0"/>
        <w:ind w:left="1004"/>
        <w:jc w:val="left"/>
        <w:rPr>
          <w:lang w:val="en-US"/>
        </w:rPr>
      </w:pPr>
      <w:r w:rsidRPr="00BE1B74">
        <w:rPr>
          <w:lang w:val="en-US"/>
        </w:rPr>
        <w:t>Note: other methods can still be studied</w:t>
      </w:r>
    </w:p>
    <w:p w14:paraId="3E269C14" w14:textId="77777777" w:rsidR="00E135F2" w:rsidRPr="00BE1B74" w:rsidRDefault="00E135F2" w:rsidP="004862FB">
      <w:pPr>
        <w:numPr>
          <w:ilvl w:val="0"/>
          <w:numId w:val="18"/>
        </w:numPr>
        <w:spacing w:after="0"/>
        <w:ind w:left="1004"/>
        <w:jc w:val="left"/>
        <w:rPr>
          <w:lang w:val="en-US"/>
        </w:rPr>
      </w:pPr>
      <w:r w:rsidRPr="00BE1B74">
        <w:rPr>
          <w:lang w:val="en-US"/>
        </w:rPr>
        <w:t xml:space="preserve">Note: The above categorization does not necessarily mean that there will be separate SL positioning methods specified.  </w:t>
      </w:r>
    </w:p>
    <w:p w14:paraId="19929012" w14:textId="77777777" w:rsidR="00E135F2" w:rsidRPr="00BE1B74" w:rsidRDefault="00E135F2" w:rsidP="00903E1F">
      <w:pPr>
        <w:rPr>
          <w:lang w:val="en-US"/>
        </w:rPr>
      </w:pPr>
    </w:p>
    <w:p w14:paraId="2E28B056" w14:textId="5081A7A2" w:rsidR="00AF07E5" w:rsidRPr="00BE1B74" w:rsidRDefault="007E7908" w:rsidP="007E7908">
      <w:pPr>
        <w:pStyle w:val="Heading2"/>
        <w:numPr>
          <w:ilvl w:val="1"/>
          <w:numId w:val="5"/>
        </w:numPr>
        <w:rPr>
          <w:lang w:val="en-US"/>
        </w:rPr>
      </w:pPr>
      <w:r w:rsidRPr="00BE1B74">
        <w:rPr>
          <w:lang w:val="en-US"/>
        </w:rPr>
        <w:t>SL-RTT</w:t>
      </w:r>
    </w:p>
    <w:p w14:paraId="7C3D0CDC" w14:textId="7A302252" w:rsidR="006D516D" w:rsidRPr="00BE1B74" w:rsidRDefault="00C40093" w:rsidP="006D516D">
      <w:pPr>
        <w:rPr>
          <w:lang w:val="en-US"/>
        </w:rPr>
      </w:pPr>
      <w:r w:rsidRPr="00BE1B74">
        <w:rPr>
          <w:lang w:val="en-US"/>
        </w:rPr>
        <w:t xml:space="preserve">RTT between </w:t>
      </w:r>
      <w:r w:rsidR="00DB27B6" w:rsidRPr="00BE1B74">
        <w:rPr>
          <w:lang w:val="en-US"/>
        </w:rPr>
        <w:t xml:space="preserve">two </w:t>
      </w:r>
      <w:r w:rsidRPr="00BE1B74">
        <w:rPr>
          <w:lang w:val="en-US"/>
        </w:rPr>
        <w:t xml:space="preserve">devices </w:t>
      </w:r>
      <w:r w:rsidR="00EF05D8" w:rsidRPr="00BE1B74">
        <w:rPr>
          <w:lang w:val="en-US"/>
        </w:rPr>
        <w:t>correspond</w:t>
      </w:r>
      <w:r w:rsidR="00C13BC1" w:rsidRPr="00BE1B74">
        <w:rPr>
          <w:lang w:val="en-US"/>
        </w:rPr>
        <w:t>s</w:t>
      </w:r>
      <w:r w:rsidR="00EF05D8" w:rsidRPr="00BE1B74">
        <w:rPr>
          <w:lang w:val="en-US"/>
        </w:rPr>
        <w:t xml:space="preserve"> to a positioning method wherein </w:t>
      </w:r>
      <w:r w:rsidR="00DB27B6" w:rsidRPr="00BE1B74">
        <w:rPr>
          <w:lang w:val="en-US"/>
        </w:rPr>
        <w:t>the</w:t>
      </w:r>
      <w:r w:rsidR="00EF05D8" w:rsidRPr="00BE1B74">
        <w:rPr>
          <w:lang w:val="en-US"/>
        </w:rPr>
        <w:t xml:space="preserve"> devices transmit and receive a SL-PRS waveform</w:t>
      </w:r>
      <w:r w:rsidR="00D033F8" w:rsidRPr="00BE1B74">
        <w:rPr>
          <w:lang w:val="en-US"/>
        </w:rPr>
        <w:t xml:space="preserve"> at least </w:t>
      </w:r>
      <w:r w:rsidR="00620A34" w:rsidRPr="00BE1B74">
        <w:rPr>
          <w:lang w:val="en-US"/>
        </w:rPr>
        <w:t>once</w:t>
      </w:r>
      <w:r w:rsidR="00DB27B6" w:rsidRPr="00BE1B74">
        <w:rPr>
          <w:lang w:val="en-US"/>
        </w:rPr>
        <w:t xml:space="preserve">, for the purpose of estimating the </w:t>
      </w:r>
      <w:r w:rsidR="00E2479B" w:rsidRPr="00BE1B74">
        <w:rPr>
          <w:lang w:val="en-US"/>
        </w:rPr>
        <w:t>round-trip</w:t>
      </w:r>
      <w:r w:rsidR="0066306A" w:rsidRPr="00BE1B74">
        <w:rPr>
          <w:lang w:val="en-US"/>
        </w:rPr>
        <w:t xml:space="preserve"> </w:t>
      </w:r>
      <w:r w:rsidR="006543AD" w:rsidRPr="00BE1B74">
        <w:rPr>
          <w:lang w:val="en-US"/>
        </w:rPr>
        <w:t>d</w:t>
      </w:r>
      <w:r w:rsidR="0066306A" w:rsidRPr="00BE1B74">
        <w:rPr>
          <w:lang w:val="en-US"/>
        </w:rPr>
        <w:t xml:space="preserve">istance between the devices. At its basic feature, SL-RTT, could correspond to </w:t>
      </w:r>
      <w:r w:rsidR="00E91324" w:rsidRPr="00BE1B74">
        <w:rPr>
          <w:lang w:val="en-US"/>
        </w:rPr>
        <w:t xml:space="preserve">a case where </w:t>
      </w:r>
      <w:r w:rsidR="00440693" w:rsidRPr="00BE1B74">
        <w:rPr>
          <w:lang w:val="en-US"/>
        </w:rPr>
        <w:t>each device transmits only once</w:t>
      </w:r>
      <w:r w:rsidR="00BB2CC1" w:rsidRPr="00BE1B74">
        <w:rPr>
          <w:lang w:val="en-US"/>
        </w:rPr>
        <w:t xml:space="preserve">, as it is shown in the figure below; a feature that may also be known as single-sided RTT in other D2D positioning technologies. </w:t>
      </w:r>
    </w:p>
    <w:p w14:paraId="445037F6" w14:textId="77777777" w:rsidR="00615039" w:rsidRPr="00BE1B74" w:rsidRDefault="00F2146C" w:rsidP="00615039">
      <w:pPr>
        <w:keepNext/>
        <w:jc w:val="center"/>
        <w:rPr>
          <w:lang w:val="en-US"/>
        </w:rPr>
      </w:pPr>
      <w:r w:rsidRPr="00BE1B74">
        <w:rPr>
          <w:noProof/>
          <w:lang w:val="en-US"/>
        </w:rPr>
        <w:lastRenderedPageBreak/>
        <w:drawing>
          <wp:inline distT="0" distB="0" distL="0" distR="0" wp14:anchorId="76D2C075" wp14:editId="55BF52F3">
            <wp:extent cx="4834591" cy="2563686"/>
            <wp:effectExtent l="0" t="0" r="444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51" cy="2596754"/>
                    </a:xfrm>
                    <a:prstGeom prst="rect">
                      <a:avLst/>
                    </a:prstGeom>
                    <a:noFill/>
                    <a:ln>
                      <a:noFill/>
                    </a:ln>
                  </pic:spPr>
                </pic:pic>
              </a:graphicData>
            </a:graphic>
          </wp:inline>
        </w:drawing>
      </w:r>
    </w:p>
    <w:p w14:paraId="01775A9F" w14:textId="174C1134" w:rsidR="00710E93" w:rsidRPr="00BE1B74" w:rsidRDefault="00615039" w:rsidP="00615039">
      <w:pPr>
        <w:pStyle w:val="Caption"/>
        <w:rPr>
          <w:lang w:val="en-US"/>
        </w:rPr>
      </w:pPr>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1</w:t>
      </w:r>
      <w:r w:rsidRPr="00BE1B74">
        <w:rPr>
          <w:noProof/>
          <w:lang w:val="en-US"/>
        </w:rPr>
        <w:fldChar w:fldCharType="end"/>
      </w:r>
      <w:r w:rsidRPr="00BE1B74">
        <w:rPr>
          <w:lang w:val="en-US"/>
        </w:rPr>
        <w:t xml:space="preserve"> Example of single-sided RTT with 2 devices</w:t>
      </w:r>
    </w:p>
    <w:p w14:paraId="4223172E" w14:textId="611493DD" w:rsidR="00A73D02" w:rsidRPr="00BE1B74" w:rsidRDefault="002728AB" w:rsidP="00A73D02">
      <w:pPr>
        <w:rPr>
          <w:lang w:val="en-US"/>
        </w:rPr>
      </w:pPr>
      <w:r w:rsidRPr="00BE1B74">
        <w:rPr>
          <w:lang w:val="en-US"/>
        </w:rPr>
        <w:t xml:space="preserve">RTT between devices is a known ranging method that </w:t>
      </w:r>
      <w:r w:rsidR="00407F67" w:rsidRPr="00BE1B74">
        <w:rPr>
          <w:lang w:val="en-US"/>
        </w:rPr>
        <w:t xml:space="preserve">does not require the </w:t>
      </w:r>
      <w:r w:rsidR="00422F6D" w:rsidRPr="00BE1B74">
        <w:rPr>
          <w:lang w:val="en-US"/>
        </w:rPr>
        <w:t>UEs participating in the measurements having a common clock</w:t>
      </w:r>
      <w:r w:rsidR="00A73D02" w:rsidRPr="00BE1B74">
        <w:rPr>
          <w:lang w:val="en-US"/>
        </w:rPr>
        <w:t xml:space="preserve">, since it does not require accurate synchronization among different nodes. </w:t>
      </w:r>
    </w:p>
    <w:p w14:paraId="7206E1AA" w14:textId="5A981712" w:rsidR="00A73D02" w:rsidRPr="00BE1B74" w:rsidRDefault="00926071" w:rsidP="00926071">
      <w:pPr>
        <w:pStyle w:val="Caption"/>
        <w:jc w:val="left"/>
        <w:rPr>
          <w:b w:val="0"/>
          <w:lang w:val="en-US"/>
        </w:rPr>
      </w:pPr>
      <w:bookmarkStart w:id="1" w:name="_Toc115423933"/>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1</w:t>
      </w:r>
      <w:r w:rsidRPr="00BE1B74">
        <w:rPr>
          <w:noProof/>
          <w:lang w:val="en-US"/>
        </w:rPr>
        <w:fldChar w:fldCharType="end"/>
      </w:r>
      <w:r w:rsidR="006A3601" w:rsidRPr="00BE1B74">
        <w:rPr>
          <w:lang w:val="en-US"/>
        </w:rPr>
        <w:t xml:space="preserve">: RTT between devices a well-known ranging method, </w:t>
      </w:r>
      <w:r w:rsidR="00F645AA" w:rsidRPr="00BE1B74">
        <w:rPr>
          <w:lang w:val="en-US"/>
        </w:rPr>
        <w:t>which</w:t>
      </w:r>
      <w:r w:rsidR="006A3601" w:rsidRPr="00BE1B74">
        <w:rPr>
          <w:lang w:val="en-US"/>
        </w:rPr>
        <w:t xml:space="preserve"> does not require </w:t>
      </w:r>
      <w:r w:rsidR="00A73D02" w:rsidRPr="00BE1B74">
        <w:rPr>
          <w:lang w:val="en-US"/>
        </w:rPr>
        <w:t>accurate synchronization among different nodes</w:t>
      </w:r>
      <w:r w:rsidR="00A264FF" w:rsidRPr="00BE1B74">
        <w:rPr>
          <w:lang w:val="en-US"/>
        </w:rPr>
        <w:t xml:space="preserve"> and has been</w:t>
      </w:r>
      <w:r w:rsidR="006A3601" w:rsidRPr="00BE1B74">
        <w:rPr>
          <w:lang w:val="en-US"/>
        </w:rPr>
        <w:t xml:space="preserve"> </w:t>
      </w:r>
      <w:r w:rsidR="00A264FF" w:rsidRPr="00BE1B74">
        <w:rPr>
          <w:lang w:val="en-US"/>
        </w:rPr>
        <w:t>succe</w:t>
      </w:r>
      <w:r w:rsidR="00101FA6" w:rsidRPr="00BE1B74">
        <w:rPr>
          <w:lang w:val="en-US"/>
        </w:rPr>
        <w:t>ss</w:t>
      </w:r>
      <w:r w:rsidR="00A264FF" w:rsidRPr="00BE1B74">
        <w:rPr>
          <w:lang w:val="en-US"/>
        </w:rPr>
        <w:t xml:space="preserve">fully </w:t>
      </w:r>
      <w:r w:rsidR="006A3601" w:rsidRPr="00BE1B74">
        <w:rPr>
          <w:lang w:val="en-US"/>
        </w:rPr>
        <w:t xml:space="preserve">employed by </w:t>
      </w:r>
      <w:r w:rsidR="00F645AA" w:rsidRPr="00BE1B74">
        <w:rPr>
          <w:lang w:val="en-US"/>
        </w:rPr>
        <w:t>other</w:t>
      </w:r>
      <w:r w:rsidR="00A264FF" w:rsidRPr="00BE1B74">
        <w:rPr>
          <w:lang w:val="en-US"/>
        </w:rPr>
        <w:t xml:space="preserve"> </w:t>
      </w:r>
      <w:r w:rsidR="00F645AA" w:rsidRPr="00BE1B74">
        <w:rPr>
          <w:lang w:val="en-US"/>
        </w:rPr>
        <w:t>connectivity technologies (</w:t>
      </w:r>
      <w:proofErr w:type="gramStart"/>
      <w:r w:rsidR="00F645AA" w:rsidRPr="00BE1B74">
        <w:rPr>
          <w:lang w:val="en-US"/>
        </w:rPr>
        <w:t>e.g.</w:t>
      </w:r>
      <w:proofErr w:type="gramEnd"/>
      <w:r w:rsidR="00F645AA" w:rsidRPr="00BE1B74">
        <w:rPr>
          <w:lang w:val="en-US"/>
        </w:rPr>
        <w:t xml:space="preserve"> </w:t>
      </w:r>
      <w:proofErr w:type="spellStart"/>
      <w:r w:rsidR="00F645AA" w:rsidRPr="00BE1B74">
        <w:rPr>
          <w:lang w:val="en-US"/>
        </w:rPr>
        <w:t>WiFi</w:t>
      </w:r>
      <w:proofErr w:type="spellEnd"/>
      <w:r w:rsidR="00F645AA" w:rsidRPr="00BE1B74">
        <w:rPr>
          <w:lang w:val="en-US"/>
        </w:rPr>
        <w:t>, UWB)</w:t>
      </w:r>
      <w:r w:rsidR="00A264FF" w:rsidRPr="00BE1B74">
        <w:rPr>
          <w:lang w:val="en-US"/>
        </w:rPr>
        <w:t xml:space="preserve"> for ranging between devices.</w:t>
      </w:r>
      <w:bookmarkEnd w:id="1"/>
      <w:r w:rsidR="00A264FF" w:rsidRPr="00BE1B74">
        <w:rPr>
          <w:lang w:val="en-US"/>
        </w:rPr>
        <w:t xml:space="preserve"> </w:t>
      </w:r>
    </w:p>
    <w:p w14:paraId="66CFA2F0" w14:textId="6E063A5C" w:rsidR="007A79C8" w:rsidRPr="00BE1B74" w:rsidRDefault="00A264FF" w:rsidP="002728AB">
      <w:pPr>
        <w:rPr>
          <w:lang w:val="en-US"/>
        </w:rPr>
      </w:pPr>
      <w:r w:rsidRPr="00BE1B74">
        <w:rPr>
          <w:lang w:val="en-US"/>
        </w:rPr>
        <w:t>In RTT</w:t>
      </w:r>
      <w:r w:rsidR="007A79C8" w:rsidRPr="00BE1B74">
        <w:rPr>
          <w:lang w:val="en-US"/>
        </w:rPr>
        <w:t>, clock drift</w:t>
      </w:r>
      <w:r w:rsidR="00A73D02" w:rsidRPr="00BE1B74">
        <w:rPr>
          <w:lang w:val="en-US"/>
        </w:rPr>
        <w:t xml:space="preserve"> of each node itself </w:t>
      </w:r>
      <w:r w:rsidR="007A79C8" w:rsidRPr="00BE1B74">
        <w:rPr>
          <w:lang w:val="en-US"/>
        </w:rPr>
        <w:t>could</w:t>
      </w:r>
      <w:r w:rsidR="00A73D02" w:rsidRPr="00BE1B74">
        <w:rPr>
          <w:lang w:val="en-US"/>
        </w:rPr>
        <w:t xml:space="preserve"> be </w:t>
      </w:r>
      <w:r w:rsidR="007A79C8" w:rsidRPr="00BE1B74">
        <w:rPr>
          <w:lang w:val="en-US"/>
        </w:rPr>
        <w:t>a</w:t>
      </w:r>
      <w:r w:rsidR="00A73D02" w:rsidRPr="00BE1B74">
        <w:rPr>
          <w:lang w:val="en-US"/>
        </w:rPr>
        <w:t xml:space="preserve"> dominant component of measurement error</w:t>
      </w:r>
      <w:r w:rsidR="007A79C8" w:rsidRPr="00BE1B74">
        <w:rPr>
          <w:lang w:val="en-US"/>
        </w:rPr>
        <w:t>, depending on the clock stability.</w:t>
      </w:r>
      <w:r w:rsidR="00744297" w:rsidRPr="00BE1B74">
        <w:rPr>
          <w:lang w:val="en-US"/>
        </w:rPr>
        <w:t xml:space="preserve"> </w:t>
      </w:r>
      <w:r w:rsidR="00A13307" w:rsidRPr="00BE1B74">
        <w:rPr>
          <w:lang w:val="en-US"/>
        </w:rPr>
        <w:t xml:space="preserve">It has been known that one way to try to mitigate the effect of clock drift in the RTT ranging method between devices is to employ a double-sided version as shown in the figures below: </w:t>
      </w:r>
    </w:p>
    <w:p w14:paraId="6118667B" w14:textId="34814839" w:rsidR="00723CB0" w:rsidRPr="00BE1B74" w:rsidRDefault="000976F5" w:rsidP="00723CB0">
      <w:pPr>
        <w:keepNext/>
        <w:jc w:val="center"/>
        <w:rPr>
          <w:lang w:val="en-US"/>
        </w:rPr>
      </w:pPr>
      <w:r w:rsidRPr="00BE1B74">
        <w:rPr>
          <w:noProof/>
          <w:lang w:val="en-US"/>
        </w:rPr>
        <w:drawing>
          <wp:inline distT="0" distB="0" distL="0" distR="0" wp14:anchorId="165E64ED" wp14:editId="78B06574">
            <wp:extent cx="2191068" cy="1542700"/>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6745" cy="1567820"/>
                    </a:xfrm>
                    <a:prstGeom prst="rect">
                      <a:avLst/>
                    </a:prstGeom>
                    <a:noFill/>
                    <a:ln>
                      <a:noFill/>
                    </a:ln>
                  </pic:spPr>
                </pic:pic>
              </a:graphicData>
            </a:graphic>
          </wp:inline>
        </w:drawing>
      </w:r>
      <w:r w:rsidR="00723CB0" w:rsidRPr="00BE1B74">
        <w:rPr>
          <w:lang w:val="en-US"/>
        </w:rPr>
        <w:t xml:space="preserve">     </w:t>
      </w:r>
      <w:r w:rsidR="00723CB0" w:rsidRPr="00BE1B74">
        <w:rPr>
          <w:noProof/>
          <w:lang w:val="en-US"/>
        </w:rPr>
        <w:drawing>
          <wp:inline distT="0" distB="0" distL="0" distR="0" wp14:anchorId="3BE6F52C" wp14:editId="51BA98C6">
            <wp:extent cx="2846186" cy="1475382"/>
            <wp:effectExtent l="0" t="0" r="0" b="0"/>
            <wp:docPr id="74" name="Picture 7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6385" cy="1522139"/>
                    </a:xfrm>
                    <a:prstGeom prst="rect">
                      <a:avLst/>
                    </a:prstGeom>
                    <a:noFill/>
                    <a:ln>
                      <a:noFill/>
                    </a:ln>
                  </pic:spPr>
                </pic:pic>
              </a:graphicData>
            </a:graphic>
          </wp:inline>
        </w:drawing>
      </w:r>
    </w:p>
    <w:p w14:paraId="155948E4" w14:textId="5CDE130F" w:rsidR="003C7580" w:rsidRPr="00BE1B74" w:rsidRDefault="00723CB0" w:rsidP="009E3EE8">
      <w:pPr>
        <w:pStyle w:val="Caption"/>
        <w:rPr>
          <w:lang w:val="en-US"/>
        </w:rPr>
      </w:pPr>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2</w:t>
      </w:r>
      <w:r w:rsidRPr="00BE1B74">
        <w:rPr>
          <w:noProof/>
          <w:lang w:val="en-US"/>
        </w:rPr>
        <w:fldChar w:fldCharType="end"/>
      </w:r>
      <w:r w:rsidRPr="00BE1B74">
        <w:rPr>
          <w:lang w:val="en-US"/>
        </w:rPr>
        <w:t xml:space="preserve"> Single-sided RTT</w:t>
      </w:r>
      <w:r w:rsidR="003C7580" w:rsidRPr="00BE1B74">
        <w:rPr>
          <w:lang w:val="en-US"/>
        </w:rPr>
        <w:t xml:space="preserve"> and double-sided RTT</w:t>
      </w:r>
    </w:p>
    <w:p w14:paraId="6020E6BA" w14:textId="413E1FC1" w:rsidR="00E454D4" w:rsidRPr="00BE1B74" w:rsidRDefault="00E454D4" w:rsidP="00E454D4">
      <w:pPr>
        <w:pStyle w:val="Caption"/>
        <w:jc w:val="left"/>
        <w:rPr>
          <w:lang w:val="en-US"/>
        </w:rPr>
      </w:pPr>
      <w:bookmarkStart w:id="2" w:name="_Toc115423934"/>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2</w:t>
      </w:r>
      <w:r w:rsidRPr="00BE1B74">
        <w:rPr>
          <w:noProof/>
          <w:lang w:val="en-US"/>
        </w:rPr>
        <w:fldChar w:fldCharType="end"/>
      </w:r>
      <w:r w:rsidRPr="00BE1B74">
        <w:rPr>
          <w:lang w:val="en-US"/>
        </w:rPr>
        <w:t xml:space="preserve">: Double-sided RTT </w:t>
      </w:r>
      <w:r w:rsidR="00157B26" w:rsidRPr="00BE1B74">
        <w:rPr>
          <w:lang w:val="en-US"/>
        </w:rPr>
        <w:t>can mitigate the effect of clock drift when performing RTT ranging.</w:t>
      </w:r>
      <w:bookmarkEnd w:id="2"/>
    </w:p>
    <w:p w14:paraId="15F3E7B8" w14:textId="0C357D6E" w:rsidR="00BC6173" w:rsidRPr="00BE1B74" w:rsidRDefault="00081D2E" w:rsidP="00C30A0C">
      <w:pPr>
        <w:pStyle w:val="Caption"/>
        <w:jc w:val="both"/>
        <w:rPr>
          <w:lang w:val="en-US"/>
        </w:rPr>
      </w:pPr>
      <w:bookmarkStart w:id="3" w:name="_Toc115423948"/>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436C6E">
        <w:rPr>
          <w:noProof/>
          <w:lang w:val="en-US"/>
        </w:rPr>
        <w:t>1</w:t>
      </w:r>
      <w:r w:rsidRPr="00BE1B74">
        <w:rPr>
          <w:noProof/>
          <w:lang w:val="en-US"/>
        </w:rPr>
        <w:fldChar w:fldCharType="end"/>
      </w:r>
      <w:r w:rsidR="0034322D" w:rsidRPr="00BE1B74">
        <w:rPr>
          <w:lang w:val="en-US"/>
        </w:rPr>
        <w:t xml:space="preserve">: </w:t>
      </w:r>
      <w:r w:rsidR="00BC6173" w:rsidRPr="00BE1B74">
        <w:rPr>
          <w:sz w:val="20"/>
          <w:szCs w:val="20"/>
          <w:lang w:val="en-US"/>
        </w:rPr>
        <w:t xml:space="preserve">Both </w:t>
      </w:r>
      <w:r w:rsidR="000976F5" w:rsidRPr="00BE1B74">
        <w:rPr>
          <w:lang w:val="en-US"/>
        </w:rPr>
        <w:t>single-sided and double-sided SL-RTT method</w:t>
      </w:r>
      <w:r w:rsidR="009E3EE8" w:rsidRPr="00BE1B74">
        <w:rPr>
          <w:lang w:val="en-US"/>
        </w:rPr>
        <w:t>s</w:t>
      </w:r>
      <w:r w:rsidR="00BC6173" w:rsidRPr="00BE1B74">
        <w:rPr>
          <w:lang w:val="en-US"/>
        </w:rPr>
        <w:t xml:space="preserve"> should be introduced for supporting SL positioning/ranging.</w:t>
      </w:r>
      <w:bookmarkEnd w:id="3"/>
    </w:p>
    <w:p w14:paraId="2AB8AFA5" w14:textId="2D362124" w:rsidR="004722F1" w:rsidRPr="00BE1B74" w:rsidRDefault="004722F1" w:rsidP="004722F1">
      <w:pPr>
        <w:pStyle w:val="Heading2"/>
        <w:numPr>
          <w:ilvl w:val="1"/>
          <w:numId w:val="5"/>
        </w:numPr>
        <w:rPr>
          <w:lang w:val="en-US"/>
        </w:rPr>
      </w:pPr>
      <w:r w:rsidRPr="00BE1B74">
        <w:rPr>
          <w:lang w:val="en-US"/>
        </w:rPr>
        <w:t>SL-</w:t>
      </w:r>
      <w:proofErr w:type="spellStart"/>
      <w:r w:rsidRPr="00BE1B74">
        <w:rPr>
          <w:lang w:val="en-US"/>
        </w:rPr>
        <w:t>AoA</w:t>
      </w:r>
      <w:proofErr w:type="spellEnd"/>
    </w:p>
    <w:p w14:paraId="0F11F5A7" w14:textId="28E4FBDA" w:rsidR="00C76207" w:rsidRPr="00BE1B74" w:rsidRDefault="00032444" w:rsidP="00FB3DFA">
      <w:pPr>
        <w:rPr>
          <w:lang w:val="en-US"/>
        </w:rPr>
      </w:pPr>
      <w:r w:rsidRPr="00BE1B74">
        <w:rPr>
          <w:lang w:val="en-US"/>
        </w:rPr>
        <w:t xml:space="preserve">Device-side Angle of Arrival is a method that hasn’t been discussed much in 3GPP during the previous releases. </w:t>
      </w:r>
      <w:proofErr w:type="spellStart"/>
      <w:r w:rsidRPr="00BE1B74">
        <w:rPr>
          <w:lang w:val="en-US"/>
        </w:rPr>
        <w:t>AoA</w:t>
      </w:r>
      <w:proofErr w:type="spellEnd"/>
      <w:r w:rsidRPr="00BE1B74">
        <w:rPr>
          <w:lang w:val="en-US"/>
        </w:rPr>
        <w:t xml:space="preserve"> method has been limited in TRP-side Angle of Arrival (derived </w:t>
      </w:r>
      <w:r w:rsidR="00631965" w:rsidRPr="00BE1B74">
        <w:rPr>
          <w:lang w:val="en-US"/>
        </w:rPr>
        <w:t>based on</w:t>
      </w:r>
      <w:r w:rsidRPr="00BE1B74">
        <w:rPr>
          <w:lang w:val="en-US"/>
        </w:rPr>
        <w:t xml:space="preserve"> SRS</w:t>
      </w:r>
      <w:r w:rsidR="00631965" w:rsidRPr="00BE1B74">
        <w:rPr>
          <w:lang w:val="en-US"/>
        </w:rPr>
        <w:t xml:space="preserve"> reception</w:t>
      </w:r>
      <w:r w:rsidRPr="00BE1B74">
        <w:rPr>
          <w:lang w:val="en-US"/>
        </w:rPr>
        <w:t xml:space="preserve">). However, for </w:t>
      </w:r>
      <w:proofErr w:type="spellStart"/>
      <w:r w:rsidRPr="00BE1B74">
        <w:rPr>
          <w:lang w:val="en-US"/>
        </w:rPr>
        <w:t>Sidelink</w:t>
      </w:r>
      <w:proofErr w:type="spellEnd"/>
      <w:r w:rsidRPr="00BE1B74">
        <w:rPr>
          <w:lang w:val="en-US"/>
        </w:rPr>
        <w:t xml:space="preserve"> Positioning, </w:t>
      </w:r>
      <w:r w:rsidR="00C435D7" w:rsidRPr="00BE1B74">
        <w:rPr>
          <w:lang w:val="en-US"/>
        </w:rPr>
        <w:t xml:space="preserve">and given the existence of multiple receive antennas at the UE side, </w:t>
      </w:r>
      <w:r w:rsidR="00F47B45" w:rsidRPr="00BE1B74">
        <w:rPr>
          <w:lang w:val="en-US"/>
        </w:rPr>
        <w:t xml:space="preserve">it is natural to consider </w:t>
      </w:r>
      <w:r w:rsidR="00C76207" w:rsidRPr="00BE1B74">
        <w:rPr>
          <w:lang w:val="en-US"/>
        </w:rPr>
        <w:t xml:space="preserve">and study </w:t>
      </w:r>
      <w:proofErr w:type="spellStart"/>
      <w:r w:rsidR="00C76207" w:rsidRPr="00BE1B74">
        <w:rPr>
          <w:lang w:val="en-US"/>
        </w:rPr>
        <w:t>sidelink</w:t>
      </w:r>
      <w:proofErr w:type="spellEnd"/>
      <w:r w:rsidR="00C76207" w:rsidRPr="00BE1B74">
        <w:rPr>
          <w:lang w:val="en-US"/>
        </w:rPr>
        <w:t xml:space="preserve"> </w:t>
      </w:r>
      <w:proofErr w:type="spellStart"/>
      <w:r w:rsidR="00C76207" w:rsidRPr="00BE1B74">
        <w:rPr>
          <w:lang w:val="en-US"/>
        </w:rPr>
        <w:t>AoA</w:t>
      </w:r>
      <w:proofErr w:type="spellEnd"/>
      <w:r w:rsidR="00C76207" w:rsidRPr="00BE1B74">
        <w:rPr>
          <w:lang w:val="en-US"/>
        </w:rPr>
        <w:t xml:space="preserve">. </w:t>
      </w:r>
    </w:p>
    <w:p w14:paraId="666E5AE8" w14:textId="6C79537E" w:rsidR="005A56B6" w:rsidRPr="00BE1B74" w:rsidRDefault="005A56B6" w:rsidP="005A56B6">
      <w:pPr>
        <w:jc w:val="center"/>
        <w:rPr>
          <w:lang w:val="en-US"/>
        </w:rPr>
      </w:pPr>
      <w:r w:rsidRPr="00BE1B74">
        <w:rPr>
          <w:noProof/>
          <w:lang w:val="en-US"/>
        </w:rPr>
        <w:lastRenderedPageBreak/>
        <w:drawing>
          <wp:inline distT="0" distB="0" distL="0" distR="0" wp14:anchorId="50EEF94C" wp14:editId="048CDA0E">
            <wp:extent cx="1643677" cy="175868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988" cy="1763297"/>
                    </a:xfrm>
                    <a:prstGeom prst="rect">
                      <a:avLst/>
                    </a:prstGeom>
                    <a:noFill/>
                    <a:ln>
                      <a:noFill/>
                    </a:ln>
                  </pic:spPr>
                </pic:pic>
              </a:graphicData>
            </a:graphic>
          </wp:inline>
        </w:drawing>
      </w:r>
    </w:p>
    <w:p w14:paraId="5CCE6816" w14:textId="45DB3521" w:rsidR="004856E1" w:rsidRPr="00BE1B74" w:rsidRDefault="007626D8" w:rsidP="00FB3DFA">
      <w:pPr>
        <w:rPr>
          <w:lang w:val="en-US"/>
        </w:rPr>
      </w:pPr>
      <w:r w:rsidRPr="00BE1B74">
        <w:rPr>
          <w:lang w:val="en-US"/>
        </w:rPr>
        <w:t xml:space="preserve">It worth noting that </w:t>
      </w:r>
      <w:r w:rsidR="00F87D3B" w:rsidRPr="00BE1B74">
        <w:rPr>
          <w:lang w:val="en-US"/>
        </w:rPr>
        <w:t xml:space="preserve">other D2D connectivity technologies, </w:t>
      </w:r>
      <w:proofErr w:type="gramStart"/>
      <w:r w:rsidR="00F87D3B" w:rsidRPr="00BE1B74">
        <w:rPr>
          <w:lang w:val="en-US"/>
        </w:rPr>
        <w:t>e.g.</w:t>
      </w:r>
      <w:proofErr w:type="gramEnd"/>
      <w:r w:rsidR="00F87D3B" w:rsidRPr="00BE1B74">
        <w:rPr>
          <w:lang w:val="en-US"/>
        </w:rPr>
        <w:t xml:space="preserve"> UWB, ha</w:t>
      </w:r>
      <w:r w:rsidR="00530D2C" w:rsidRPr="00BE1B74">
        <w:rPr>
          <w:lang w:val="en-US"/>
        </w:rPr>
        <w:t>ve</w:t>
      </w:r>
      <w:r w:rsidR="00F87D3B" w:rsidRPr="00BE1B74">
        <w:rPr>
          <w:lang w:val="en-US"/>
        </w:rPr>
        <w:t xml:space="preserve"> incorporated </w:t>
      </w:r>
      <w:proofErr w:type="spellStart"/>
      <w:r w:rsidR="00F87D3B" w:rsidRPr="00BE1B74">
        <w:rPr>
          <w:lang w:val="en-US"/>
        </w:rPr>
        <w:t>AoA</w:t>
      </w:r>
      <w:proofErr w:type="spellEnd"/>
      <w:r w:rsidR="00F87D3B" w:rsidRPr="00BE1B74">
        <w:rPr>
          <w:lang w:val="en-US"/>
        </w:rPr>
        <w:t xml:space="preserve"> as one of the main features for relative positioning, since a single SL-</w:t>
      </w:r>
      <w:proofErr w:type="spellStart"/>
      <w:r w:rsidR="00F87D3B" w:rsidRPr="00BE1B74">
        <w:rPr>
          <w:lang w:val="en-US"/>
        </w:rPr>
        <w:t>AoA</w:t>
      </w:r>
      <w:proofErr w:type="spellEnd"/>
      <w:r w:rsidR="00F87D3B" w:rsidRPr="00BE1B74">
        <w:rPr>
          <w:lang w:val="en-US"/>
        </w:rPr>
        <w:t xml:space="preserve"> measurement, together with a single SL-RTT measurement could provide a first estimate of a device location relative to another device. </w:t>
      </w:r>
    </w:p>
    <w:p w14:paraId="137CD8D4" w14:textId="0C8A935B" w:rsidR="00951A35" w:rsidRPr="00BE1B74" w:rsidRDefault="00F85E5C" w:rsidP="00F85E5C">
      <w:pPr>
        <w:pStyle w:val="Caption"/>
        <w:jc w:val="left"/>
        <w:rPr>
          <w:b w:val="0"/>
          <w:bCs w:val="0"/>
          <w:lang w:val="en-US"/>
        </w:rPr>
      </w:pPr>
      <w:bookmarkStart w:id="4" w:name="_Toc115423935"/>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3</w:t>
      </w:r>
      <w:r w:rsidRPr="00BE1B74">
        <w:rPr>
          <w:noProof/>
          <w:lang w:val="en-US"/>
        </w:rPr>
        <w:fldChar w:fldCharType="end"/>
      </w:r>
      <w:r w:rsidR="00951A35" w:rsidRPr="00BE1B74">
        <w:rPr>
          <w:lang w:val="en-US"/>
        </w:rPr>
        <w:t>: Device Angle of Arrival (</w:t>
      </w:r>
      <w:proofErr w:type="spellStart"/>
      <w:r w:rsidR="00951A35" w:rsidRPr="00BE1B74">
        <w:rPr>
          <w:lang w:val="en-US"/>
        </w:rPr>
        <w:t>AoA</w:t>
      </w:r>
      <w:proofErr w:type="spellEnd"/>
      <w:r w:rsidR="00951A35" w:rsidRPr="00BE1B74">
        <w:rPr>
          <w:lang w:val="en-US"/>
        </w:rPr>
        <w:t>) is a</w:t>
      </w:r>
      <w:r w:rsidR="00D74B47" w:rsidRPr="00BE1B74">
        <w:rPr>
          <w:lang w:val="en-US"/>
        </w:rPr>
        <w:t xml:space="preserve"> positioning</w:t>
      </w:r>
      <w:r w:rsidR="00951A35" w:rsidRPr="00BE1B74">
        <w:rPr>
          <w:lang w:val="en-US"/>
        </w:rPr>
        <w:t xml:space="preserve"> </w:t>
      </w:r>
      <w:r w:rsidR="009A2062" w:rsidRPr="00BE1B74">
        <w:rPr>
          <w:lang w:val="en-US"/>
        </w:rPr>
        <w:t>method</w:t>
      </w:r>
      <w:r w:rsidR="00951A35" w:rsidRPr="00BE1B74">
        <w:rPr>
          <w:lang w:val="en-US"/>
        </w:rPr>
        <w:t xml:space="preserve"> used at a variety of D2D connectivity technologies</w:t>
      </w:r>
      <w:r w:rsidR="00943883" w:rsidRPr="00BE1B74">
        <w:rPr>
          <w:lang w:val="en-US"/>
        </w:rPr>
        <w:t xml:space="preserve"> (</w:t>
      </w:r>
      <w:proofErr w:type="gramStart"/>
      <w:r w:rsidR="00943883" w:rsidRPr="00BE1B74">
        <w:rPr>
          <w:lang w:val="en-US"/>
        </w:rPr>
        <w:t>e.g.</w:t>
      </w:r>
      <w:proofErr w:type="gramEnd"/>
      <w:r w:rsidR="00943883" w:rsidRPr="00BE1B74">
        <w:rPr>
          <w:lang w:val="en-US"/>
        </w:rPr>
        <w:t xml:space="preserve"> UWB, BT</w:t>
      </w:r>
      <w:r w:rsidR="00107ACF" w:rsidRPr="00BE1B74">
        <w:rPr>
          <w:lang w:val="en-US"/>
        </w:rPr>
        <w:t xml:space="preserve">, </w:t>
      </w:r>
      <w:proofErr w:type="spellStart"/>
      <w:r w:rsidR="00107ACF" w:rsidRPr="00BE1B74">
        <w:rPr>
          <w:lang w:val="en-US"/>
        </w:rPr>
        <w:t>WiFi</w:t>
      </w:r>
      <w:proofErr w:type="spellEnd"/>
      <w:r w:rsidR="00943883" w:rsidRPr="00BE1B74">
        <w:rPr>
          <w:lang w:val="en-US"/>
        </w:rPr>
        <w:t>)</w:t>
      </w:r>
      <w:r w:rsidR="00951A35" w:rsidRPr="00BE1B74">
        <w:rPr>
          <w:lang w:val="en-US"/>
        </w:rPr>
        <w:t xml:space="preserve"> and has been successfully </w:t>
      </w:r>
      <w:r w:rsidR="002618AF" w:rsidRPr="00BE1B74">
        <w:rPr>
          <w:lang w:val="en-US"/>
        </w:rPr>
        <w:t>deployed in several occasions.</w:t>
      </w:r>
      <w:bookmarkEnd w:id="4"/>
      <w:r w:rsidR="002618AF" w:rsidRPr="00BE1B74">
        <w:rPr>
          <w:lang w:val="en-US"/>
        </w:rPr>
        <w:t xml:space="preserve"> </w:t>
      </w:r>
    </w:p>
    <w:p w14:paraId="55C2A62C" w14:textId="14C21E83" w:rsidR="00925BB5" w:rsidRPr="00BE1B74" w:rsidRDefault="008F7912" w:rsidP="00925BB5">
      <w:pPr>
        <w:rPr>
          <w:lang w:val="en-US"/>
        </w:rPr>
      </w:pPr>
      <w:r w:rsidRPr="00BE1B74">
        <w:rPr>
          <w:noProof/>
          <w:lang w:val="en-US"/>
        </w:rPr>
        <w:drawing>
          <wp:anchor distT="0" distB="0" distL="114300" distR="114300" simplePos="0" relativeHeight="251658241" behindDoc="0" locked="0" layoutInCell="1" allowOverlap="1" wp14:anchorId="7F35218A" wp14:editId="121654A4">
            <wp:simplePos x="0" y="0"/>
            <wp:positionH relativeFrom="column">
              <wp:posOffset>4220210</wp:posOffset>
            </wp:positionH>
            <wp:positionV relativeFrom="paragraph">
              <wp:posOffset>131445</wp:posOffset>
            </wp:positionV>
            <wp:extent cx="1786890" cy="1628775"/>
            <wp:effectExtent l="0" t="0" r="3810" b="9525"/>
            <wp:wrapSquare wrapText="bothSides"/>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6890" cy="162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59FA" w:rsidRPr="00BE1B74">
        <w:rPr>
          <w:lang w:val="en-US"/>
        </w:rPr>
        <w:t xml:space="preserve">Angle of Arrival Estimation at a </w:t>
      </w:r>
      <w:r w:rsidR="008A526E" w:rsidRPr="00BE1B74">
        <w:rPr>
          <w:lang w:val="en-US"/>
        </w:rPr>
        <w:t xml:space="preserve">device </w:t>
      </w:r>
      <w:r w:rsidR="001779E5" w:rsidRPr="00BE1B74">
        <w:rPr>
          <w:lang w:val="en-US"/>
        </w:rPr>
        <w:t xml:space="preserve">depends fundamentally </w:t>
      </w:r>
      <w:r w:rsidR="000518E2" w:rsidRPr="00BE1B74">
        <w:rPr>
          <w:lang w:val="en-US"/>
        </w:rPr>
        <w:t>on</w:t>
      </w:r>
      <w:r w:rsidR="001779E5" w:rsidRPr="00BE1B74">
        <w:rPr>
          <w:lang w:val="en-US"/>
        </w:rPr>
        <w:t xml:space="preserve"> the array configuration, </w:t>
      </w:r>
      <w:r w:rsidR="00C05DD8" w:rsidRPr="00BE1B74">
        <w:rPr>
          <w:lang w:val="en-US"/>
        </w:rPr>
        <w:t>which is propriet</w:t>
      </w:r>
      <w:r w:rsidR="00A64CBE" w:rsidRPr="00BE1B74">
        <w:rPr>
          <w:lang w:val="en-US"/>
        </w:rPr>
        <w:t>a</w:t>
      </w:r>
      <w:r w:rsidR="00C05DD8" w:rsidRPr="00BE1B74">
        <w:rPr>
          <w:lang w:val="en-US"/>
        </w:rPr>
        <w:t>ry information.</w:t>
      </w:r>
      <w:r w:rsidR="00447405" w:rsidRPr="00BE1B74">
        <w:rPr>
          <w:lang w:val="en-US"/>
        </w:rPr>
        <w:t xml:space="preserve"> Specifically, it depends on both the number of antennas at the device, their geometry (</w:t>
      </w:r>
      <w:proofErr w:type="gramStart"/>
      <w:r w:rsidR="00447405" w:rsidRPr="00BE1B74">
        <w:rPr>
          <w:lang w:val="en-US"/>
        </w:rPr>
        <w:t>e.g.</w:t>
      </w:r>
      <w:proofErr w:type="gramEnd"/>
      <w:r w:rsidR="00447405" w:rsidRPr="00BE1B74">
        <w:rPr>
          <w:lang w:val="en-US"/>
        </w:rPr>
        <w:t xml:space="preserve"> ULA, planar array, </w:t>
      </w:r>
      <w:proofErr w:type="spellStart"/>
      <w:r w:rsidR="00447405" w:rsidRPr="00BE1B74">
        <w:rPr>
          <w:lang w:val="en-US"/>
        </w:rPr>
        <w:t>etc</w:t>
      </w:r>
      <w:proofErr w:type="spellEnd"/>
      <w:r w:rsidR="00447405" w:rsidRPr="00BE1B74">
        <w:rPr>
          <w:lang w:val="en-US"/>
        </w:rPr>
        <w:t>), and the relative distance between the antenna elements. Specifically, i</w:t>
      </w:r>
      <w:r w:rsidR="00267991" w:rsidRPr="00BE1B74">
        <w:rPr>
          <w:lang w:val="en-US"/>
        </w:rPr>
        <w:t>f the device has only 2 antennas,</w:t>
      </w:r>
      <w:r w:rsidR="00B43CA1" w:rsidRPr="00BE1B74">
        <w:rPr>
          <w:lang w:val="en-US"/>
        </w:rPr>
        <w:t xml:space="preserve"> </w:t>
      </w:r>
      <w:r w:rsidR="0077505C" w:rsidRPr="00BE1B74">
        <w:rPr>
          <w:lang w:val="en-US"/>
        </w:rPr>
        <w:t xml:space="preserve">and assuming that the distance between the antennas is </w:t>
      </w:r>
      <w:r w:rsidR="0042604B" w:rsidRPr="00BE1B74">
        <w:rPr>
          <w:lang w:val="en-US"/>
        </w:rPr>
        <w:t>such that no wrap-around is introduced (</w:t>
      </w:r>
      <m:oMath>
        <m:r>
          <w:rPr>
            <w:rFonts w:ascii="Cambria Math" w:hAnsi="Cambria Math"/>
            <w:lang w:val="en-US"/>
          </w:rPr>
          <m:t>d</m:t>
        </m:r>
        <m:r>
          <m:rPr>
            <m:sty m:val="p"/>
          </m:rPr>
          <w:rPr>
            <w:rFonts w:ascii="Cambria Math" w:hAnsi="Cambria Math"/>
            <w:lang w:val="en-US"/>
          </w:rPr>
          <m:t>&lt;</m:t>
        </m:r>
        <m:f>
          <m:fPr>
            <m:ctrlPr>
              <w:rPr>
                <w:rFonts w:ascii="Cambria Math" w:hAnsi="Cambria Math"/>
                <w:lang w:val="en-US"/>
              </w:rPr>
            </m:ctrlPr>
          </m:fPr>
          <m:num>
            <m:r>
              <w:rPr>
                <w:rFonts w:ascii="Cambria Math" w:hAnsi="Cambria Math"/>
                <w:lang w:val="en-US"/>
              </w:rPr>
              <m:t>λ</m:t>
            </m:r>
          </m:num>
          <m:den>
            <m:r>
              <m:rPr>
                <m:sty m:val="p"/>
              </m:rPr>
              <w:rPr>
                <w:rFonts w:ascii="Cambria Math" w:hAnsi="Cambria Math"/>
                <w:lang w:val="en-US"/>
              </w:rPr>
              <m:t>2</m:t>
            </m:r>
          </m:den>
        </m:f>
        <m:r>
          <m:rPr>
            <m:sty m:val="p"/>
          </m:rPr>
          <w:rPr>
            <w:rFonts w:ascii="Cambria Math"/>
            <w:lang w:val="en-US"/>
          </w:rPr>
          <m:t xml:space="preserve">) </m:t>
        </m:r>
      </m:oMath>
      <w:r w:rsidR="0042604B" w:rsidRPr="00BE1B74">
        <w:rPr>
          <w:lang w:val="en-US"/>
        </w:rPr>
        <w:t xml:space="preserve">, </w:t>
      </w:r>
      <w:r w:rsidR="003762E6" w:rsidRPr="00BE1B74">
        <w:rPr>
          <w:lang w:val="en-US"/>
        </w:rPr>
        <w:t xml:space="preserve">only </w:t>
      </w:r>
      <w:r w:rsidR="00504D80" w:rsidRPr="00BE1B74">
        <w:rPr>
          <w:lang w:val="en-US"/>
        </w:rPr>
        <w:t>azimuth</w:t>
      </w:r>
      <w:r w:rsidR="003762E6" w:rsidRPr="00BE1B74">
        <w:rPr>
          <w:lang w:val="en-US"/>
        </w:rPr>
        <w:t xml:space="preserve"> </w:t>
      </w:r>
      <w:proofErr w:type="spellStart"/>
      <w:r w:rsidR="003762E6" w:rsidRPr="00BE1B74">
        <w:rPr>
          <w:lang w:val="en-US"/>
        </w:rPr>
        <w:t>AoA</w:t>
      </w:r>
      <w:proofErr w:type="spellEnd"/>
      <w:r w:rsidR="003762E6" w:rsidRPr="00BE1B74">
        <w:rPr>
          <w:lang w:val="en-US"/>
        </w:rPr>
        <w:t xml:space="preserve"> can be estimated</w:t>
      </w:r>
      <w:r w:rsidR="00A75C31" w:rsidRPr="00BE1B74">
        <w:rPr>
          <w:lang w:val="en-US"/>
        </w:rPr>
        <w:t xml:space="preserve"> as shown in the figure on the right</w:t>
      </w:r>
      <w:r w:rsidR="00B6740A" w:rsidRPr="00BE1B74">
        <w:rPr>
          <w:lang w:val="en-US"/>
        </w:rPr>
        <w:t>, using the phase difference</w:t>
      </w:r>
      <w:r w:rsidR="00682513" w:rsidRPr="00BE1B74">
        <w:rPr>
          <w:lang w:val="en-US"/>
        </w:rPr>
        <w:t xml:space="preserve"> of the receive</w:t>
      </w:r>
      <w:r w:rsidR="00B63762" w:rsidRPr="00BE1B74">
        <w:rPr>
          <w:lang w:val="en-US"/>
        </w:rPr>
        <w:t>d signal</w:t>
      </w:r>
      <w:r w:rsidR="00A75C31" w:rsidRPr="00BE1B74">
        <w:rPr>
          <w:lang w:val="en-US"/>
        </w:rPr>
        <w:t xml:space="preserve">. </w:t>
      </w:r>
      <w:r w:rsidR="00B6740A" w:rsidRPr="00BE1B74">
        <w:rPr>
          <w:lang w:val="en-US"/>
        </w:rPr>
        <w:t>Similarly, t</w:t>
      </w:r>
      <w:r w:rsidR="00A75C31" w:rsidRPr="00BE1B74">
        <w:rPr>
          <w:lang w:val="en-US"/>
        </w:rPr>
        <w:t xml:space="preserve">his is true if the UE has </w:t>
      </w:r>
      <w:proofErr w:type="gramStart"/>
      <w:r w:rsidR="00A75C31" w:rsidRPr="00BE1B74">
        <w:rPr>
          <w:lang w:val="en-US"/>
        </w:rPr>
        <w:t>ULA</w:t>
      </w:r>
      <w:proofErr w:type="gramEnd"/>
      <w:r w:rsidR="00A75C31" w:rsidRPr="00BE1B74">
        <w:rPr>
          <w:lang w:val="en-US"/>
        </w:rPr>
        <w:t xml:space="preserve"> and all antennas are in a single </w:t>
      </w:r>
      <w:r w:rsidR="002F0E0B" w:rsidRPr="00BE1B74">
        <w:rPr>
          <w:lang w:val="en-US"/>
        </w:rPr>
        <w:t xml:space="preserve">line on the device. On the other hand, </w:t>
      </w:r>
      <w:r w:rsidR="005618BE" w:rsidRPr="00BE1B74">
        <w:rPr>
          <w:lang w:val="en-US"/>
        </w:rPr>
        <w:t>if the device has 3 antennas, on a plane (</w:t>
      </w:r>
      <w:proofErr w:type="gramStart"/>
      <w:r w:rsidR="005618BE" w:rsidRPr="00BE1B74">
        <w:rPr>
          <w:lang w:val="en-US"/>
        </w:rPr>
        <w:t>e.g.</w:t>
      </w:r>
      <w:proofErr w:type="gramEnd"/>
      <w:r w:rsidR="005618BE" w:rsidRPr="00BE1B74">
        <w:rPr>
          <w:lang w:val="en-US"/>
        </w:rPr>
        <w:t xml:space="preserve"> </w:t>
      </w:r>
      <w:r w:rsidR="00925BB5" w:rsidRPr="00BE1B74">
        <w:rPr>
          <w:lang w:val="en-US"/>
        </w:rPr>
        <w:t xml:space="preserve">the first antenna lies at the origin, the second antenna lies on the </w:t>
      </w:r>
      <m:oMath>
        <m:r>
          <w:rPr>
            <w:rFonts w:ascii="Cambria Math" w:hAnsi="Cambria Math"/>
            <w:lang w:val="en-US"/>
          </w:rPr>
          <m:t>x</m:t>
        </m:r>
      </m:oMath>
      <w:r w:rsidR="00925BB5" w:rsidRPr="00BE1B74">
        <w:rPr>
          <w:lang w:val="en-US"/>
        </w:rPr>
        <w:t xml:space="preserve">-axis, and the third antenna lies on the </w:t>
      </w:r>
      <m:oMath>
        <m:r>
          <w:rPr>
            <w:rFonts w:ascii="Cambria Math" w:hAnsi="Cambria Math"/>
            <w:lang w:val="en-US"/>
          </w:rPr>
          <m:t>xy</m:t>
        </m:r>
      </m:oMath>
      <w:r w:rsidR="00925BB5" w:rsidRPr="00BE1B74">
        <w:rPr>
          <w:lang w:val="en-US"/>
        </w:rPr>
        <w:t xml:space="preserve"> plane)</w:t>
      </w:r>
      <w:r w:rsidR="00543DFA" w:rsidRPr="00BE1B74">
        <w:rPr>
          <w:lang w:val="en-US"/>
        </w:rPr>
        <w:t xml:space="preserve">, 2 </w:t>
      </w:r>
      <w:proofErr w:type="spellStart"/>
      <w:r w:rsidR="00543DFA" w:rsidRPr="00BE1B74">
        <w:rPr>
          <w:lang w:val="en-US"/>
        </w:rPr>
        <w:t>AoA</w:t>
      </w:r>
      <w:proofErr w:type="spellEnd"/>
      <w:r w:rsidR="00543DFA" w:rsidRPr="00BE1B74">
        <w:rPr>
          <w:lang w:val="en-US"/>
        </w:rPr>
        <w:t xml:space="preserve"> angles can be estimated</w:t>
      </w:r>
      <w:r w:rsidR="00497510" w:rsidRPr="00BE1B74">
        <w:rPr>
          <w:lang w:val="en-US"/>
        </w:rPr>
        <w:t xml:space="preserve"> with respect to the </w:t>
      </w:r>
      <m:oMath>
        <m:r>
          <w:rPr>
            <w:rFonts w:ascii="Cambria Math" w:hAnsi="Cambria Math"/>
            <w:lang w:val="en-US"/>
          </w:rPr>
          <m:t>xy</m:t>
        </m:r>
      </m:oMath>
      <w:r w:rsidR="00497510" w:rsidRPr="00BE1B74">
        <w:rPr>
          <w:lang w:val="en-US"/>
        </w:rPr>
        <w:t xml:space="preserve"> plane. Note that </w:t>
      </w:r>
      <w:r w:rsidR="00E85129" w:rsidRPr="00BE1B74">
        <w:rPr>
          <w:lang w:val="en-US"/>
        </w:rPr>
        <w:t>in such a case we cannot distinguish between a ray arriving above the pla</w:t>
      </w:r>
      <w:r w:rsidR="00BD2215" w:rsidRPr="00BE1B74">
        <w:rPr>
          <w:lang w:val="en-US"/>
        </w:rPr>
        <w:t>n</w:t>
      </w:r>
      <w:r w:rsidR="00E85129" w:rsidRPr="00BE1B74">
        <w:rPr>
          <w:lang w:val="en-US"/>
        </w:rPr>
        <w:t>e and a ray with the same angle arriving below the plane (half-plan</w:t>
      </w:r>
      <w:r w:rsidR="008023CF" w:rsidRPr="00BE1B74">
        <w:rPr>
          <w:lang w:val="en-US"/>
        </w:rPr>
        <w:t>e</w:t>
      </w:r>
      <w:r w:rsidR="00E85129" w:rsidRPr="00BE1B74">
        <w:rPr>
          <w:lang w:val="en-US"/>
        </w:rPr>
        <w:t xml:space="preserve"> ambiguity). </w:t>
      </w:r>
      <w:r w:rsidR="00EA2DC1" w:rsidRPr="00BE1B74">
        <w:rPr>
          <w:lang w:val="en-US"/>
        </w:rPr>
        <w:t>Such limitation exists also when there are more than 3 antennas that all lie on the same plane.</w:t>
      </w:r>
      <w:r w:rsidR="0057512B" w:rsidRPr="00BE1B74">
        <w:rPr>
          <w:lang w:val="en-US"/>
        </w:rPr>
        <w:t xml:space="preserve"> </w:t>
      </w:r>
    </w:p>
    <w:p w14:paraId="0EC2A5E4" w14:textId="58877382" w:rsidR="00015119" w:rsidRPr="00BE1B74" w:rsidRDefault="009F0EAF" w:rsidP="009F0EAF">
      <w:pPr>
        <w:pStyle w:val="Caption"/>
        <w:jc w:val="left"/>
        <w:rPr>
          <w:b w:val="0"/>
          <w:bCs w:val="0"/>
          <w:lang w:val="en-US"/>
        </w:rPr>
      </w:pPr>
      <w:bookmarkStart w:id="5" w:name="_Toc115423936"/>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4</w:t>
      </w:r>
      <w:r w:rsidRPr="00BE1B74">
        <w:rPr>
          <w:noProof/>
          <w:lang w:val="en-US"/>
        </w:rPr>
        <w:fldChar w:fldCharType="end"/>
      </w:r>
      <w:r w:rsidR="00015119" w:rsidRPr="00BE1B74">
        <w:rPr>
          <w:lang w:val="en-US"/>
        </w:rPr>
        <w:t>: Device Angle of Arrival (</w:t>
      </w:r>
      <w:proofErr w:type="spellStart"/>
      <w:r w:rsidR="00015119" w:rsidRPr="00BE1B74">
        <w:rPr>
          <w:lang w:val="en-US"/>
        </w:rPr>
        <w:t>AoA</w:t>
      </w:r>
      <w:proofErr w:type="spellEnd"/>
      <w:r w:rsidR="00015119" w:rsidRPr="00BE1B74">
        <w:rPr>
          <w:lang w:val="en-US"/>
        </w:rPr>
        <w:t>) depends significantly on proprietary array configuration(s).</w:t>
      </w:r>
      <w:bookmarkEnd w:id="5"/>
      <w:r w:rsidR="00015119" w:rsidRPr="00BE1B74">
        <w:rPr>
          <w:lang w:val="en-US"/>
        </w:rPr>
        <w:t xml:space="preserve"> </w:t>
      </w:r>
    </w:p>
    <w:p w14:paraId="1BDFBAF0" w14:textId="23A1A292" w:rsidR="00925BB5" w:rsidRPr="00BE1B74" w:rsidRDefault="00025B16" w:rsidP="00925BB5">
      <w:pPr>
        <w:rPr>
          <w:lang w:val="en-US"/>
        </w:rPr>
      </w:pPr>
      <w:r w:rsidRPr="00BE1B74">
        <w:rPr>
          <w:lang w:val="en-US"/>
        </w:rPr>
        <w:t>Even though d</w:t>
      </w:r>
      <w:r w:rsidR="003E4EDF" w:rsidRPr="00BE1B74">
        <w:rPr>
          <w:lang w:val="en-US"/>
        </w:rPr>
        <w:t xml:space="preserve">evice </w:t>
      </w:r>
      <w:proofErr w:type="spellStart"/>
      <w:r w:rsidR="003E4EDF" w:rsidRPr="00BE1B74">
        <w:rPr>
          <w:lang w:val="en-US"/>
        </w:rPr>
        <w:t>AoA</w:t>
      </w:r>
      <w:proofErr w:type="spellEnd"/>
      <w:r w:rsidR="003E4EDF" w:rsidRPr="00BE1B74">
        <w:rPr>
          <w:lang w:val="en-US"/>
        </w:rPr>
        <w:t xml:space="preserve"> </w:t>
      </w:r>
      <w:r w:rsidRPr="00BE1B74">
        <w:rPr>
          <w:lang w:val="en-US"/>
        </w:rPr>
        <w:t>might need</w:t>
      </w:r>
      <w:r w:rsidR="003E4EDF" w:rsidRPr="00BE1B74">
        <w:rPr>
          <w:lang w:val="en-US"/>
        </w:rPr>
        <w:t xml:space="preserve"> </w:t>
      </w:r>
      <w:r w:rsidRPr="00BE1B74">
        <w:rPr>
          <w:lang w:val="en-US"/>
        </w:rPr>
        <w:t xml:space="preserve">to take into account </w:t>
      </w:r>
      <w:r w:rsidR="003E4EDF" w:rsidRPr="00BE1B74">
        <w:rPr>
          <w:lang w:val="en-US"/>
        </w:rPr>
        <w:t xml:space="preserve">a variety of RF impairments </w:t>
      </w:r>
      <w:r w:rsidR="00453A50" w:rsidRPr="00BE1B74">
        <w:rPr>
          <w:lang w:val="en-US"/>
        </w:rPr>
        <w:t>(</w:t>
      </w:r>
      <w:proofErr w:type="gramStart"/>
      <w:r w:rsidR="00453A50" w:rsidRPr="00BE1B74">
        <w:rPr>
          <w:lang w:val="en-US"/>
        </w:rPr>
        <w:t>e.g.</w:t>
      </w:r>
      <w:proofErr w:type="gramEnd"/>
      <w:r w:rsidR="00453A50" w:rsidRPr="00BE1B74">
        <w:rPr>
          <w:lang w:val="en-US"/>
        </w:rPr>
        <w:t xml:space="preserve"> antenna </w:t>
      </w:r>
      <w:r w:rsidR="00697EED" w:rsidRPr="00BE1B74">
        <w:rPr>
          <w:lang w:val="en-US"/>
        </w:rPr>
        <w:t>isolation, IQ imbalance and phase response calibration/characterization)</w:t>
      </w:r>
      <w:r w:rsidRPr="00BE1B74">
        <w:rPr>
          <w:lang w:val="en-US"/>
        </w:rPr>
        <w:t xml:space="preserve">, </w:t>
      </w:r>
      <w:r w:rsidR="006E55A3" w:rsidRPr="00BE1B74">
        <w:rPr>
          <w:lang w:val="en-US"/>
        </w:rPr>
        <w:t xml:space="preserve">such a method will provide an different measurement type </w:t>
      </w:r>
      <w:r w:rsidR="00441BF9" w:rsidRPr="00BE1B74">
        <w:rPr>
          <w:lang w:val="en-US"/>
        </w:rPr>
        <w:t xml:space="preserve">beyond timing measurements, and would enable </w:t>
      </w:r>
      <w:r w:rsidR="001F0272" w:rsidRPr="00BE1B74">
        <w:rPr>
          <w:lang w:val="en-US"/>
        </w:rPr>
        <w:t xml:space="preserve">relative/absolute positioning with a small set of SL anchor nodes. For example, </w:t>
      </w:r>
      <w:r w:rsidR="0011203E" w:rsidRPr="00BE1B74">
        <w:rPr>
          <w:lang w:val="en-US"/>
        </w:rPr>
        <w:t xml:space="preserve">an estimate of the relative positioning of a target device with respect to a SL anchor can be achieved with a single </w:t>
      </w:r>
      <w:r w:rsidR="00BD05B7" w:rsidRPr="00BE1B74">
        <w:rPr>
          <w:lang w:val="en-US"/>
        </w:rPr>
        <w:t>anchor if both SL-RTT and SL-</w:t>
      </w:r>
      <w:proofErr w:type="spellStart"/>
      <w:r w:rsidR="00BD05B7" w:rsidRPr="00BE1B74">
        <w:rPr>
          <w:lang w:val="en-US"/>
        </w:rPr>
        <w:t>AoA</w:t>
      </w:r>
      <w:proofErr w:type="spellEnd"/>
      <w:r w:rsidR="00BD05B7" w:rsidRPr="00BE1B74">
        <w:rPr>
          <w:lang w:val="en-US"/>
        </w:rPr>
        <w:t xml:space="preserve"> are specified. Furthermore, no additional </w:t>
      </w:r>
      <w:r w:rsidR="00494B1B" w:rsidRPr="00BE1B74">
        <w:rPr>
          <w:lang w:val="en-US"/>
        </w:rPr>
        <w:t xml:space="preserve">signals or overhead is </w:t>
      </w:r>
      <w:proofErr w:type="gramStart"/>
      <w:r w:rsidR="00494B1B" w:rsidRPr="00BE1B74">
        <w:rPr>
          <w:lang w:val="en-US"/>
        </w:rPr>
        <w:t>needed, since</w:t>
      </w:r>
      <w:proofErr w:type="gramEnd"/>
      <w:r w:rsidR="00494B1B" w:rsidRPr="00BE1B74">
        <w:rPr>
          <w:lang w:val="en-US"/>
        </w:rPr>
        <w:t xml:space="preserve"> SL-</w:t>
      </w:r>
      <w:proofErr w:type="spellStart"/>
      <w:r w:rsidR="00494B1B" w:rsidRPr="00BE1B74">
        <w:rPr>
          <w:lang w:val="en-US"/>
        </w:rPr>
        <w:t>AoA</w:t>
      </w:r>
      <w:proofErr w:type="spellEnd"/>
      <w:r w:rsidR="00494B1B" w:rsidRPr="00BE1B74">
        <w:rPr>
          <w:lang w:val="en-US"/>
        </w:rPr>
        <w:t xml:space="preserve"> measurements will be performed on the same SL-PRS used for SL-RTT</w:t>
      </w:r>
      <w:r w:rsidR="002B2C2B" w:rsidRPr="00BE1B74">
        <w:rPr>
          <w:lang w:val="en-US"/>
        </w:rPr>
        <w:t xml:space="preserve">. </w:t>
      </w:r>
      <w:r w:rsidR="006712E7" w:rsidRPr="00BE1B74">
        <w:rPr>
          <w:lang w:val="en-US"/>
        </w:rPr>
        <w:t xml:space="preserve">Therefore, </w:t>
      </w:r>
      <w:r w:rsidR="002B2C2B" w:rsidRPr="00BE1B74">
        <w:rPr>
          <w:lang w:val="en-US"/>
        </w:rPr>
        <w:t>we</w:t>
      </w:r>
      <w:r w:rsidR="006712E7" w:rsidRPr="00BE1B74">
        <w:rPr>
          <w:lang w:val="en-US"/>
        </w:rPr>
        <w:t xml:space="preserve"> overall</w:t>
      </w:r>
      <w:r w:rsidR="002B2C2B" w:rsidRPr="00BE1B74">
        <w:rPr>
          <w:lang w:val="en-US"/>
        </w:rPr>
        <w:t xml:space="preserve"> consider it as a viable </w:t>
      </w:r>
      <w:r w:rsidR="00A5255F" w:rsidRPr="00BE1B74">
        <w:rPr>
          <w:lang w:val="en-US"/>
        </w:rPr>
        <w:t xml:space="preserve">option to be </w:t>
      </w:r>
      <w:r w:rsidR="00565278" w:rsidRPr="00BE1B74">
        <w:rPr>
          <w:lang w:val="en-US"/>
        </w:rPr>
        <w:t>prioritized</w:t>
      </w:r>
      <w:r w:rsidR="00A5255F" w:rsidRPr="00BE1B74">
        <w:rPr>
          <w:lang w:val="en-US"/>
        </w:rPr>
        <w:t xml:space="preserve"> in </w:t>
      </w:r>
      <w:r w:rsidR="00565278" w:rsidRPr="00BE1B74">
        <w:rPr>
          <w:lang w:val="en-US"/>
        </w:rPr>
        <w:t>the</w:t>
      </w:r>
      <w:r w:rsidR="00A5255F" w:rsidRPr="00BE1B74">
        <w:rPr>
          <w:lang w:val="en-US"/>
        </w:rPr>
        <w:t xml:space="preserve"> NR Rel-18</w:t>
      </w:r>
      <w:r w:rsidR="00015119" w:rsidRPr="00BE1B74">
        <w:rPr>
          <w:lang w:val="en-US"/>
        </w:rPr>
        <w:t xml:space="preserve"> </w:t>
      </w:r>
      <w:r w:rsidR="00565278" w:rsidRPr="00BE1B74">
        <w:rPr>
          <w:lang w:val="en-US"/>
        </w:rPr>
        <w:t>study</w:t>
      </w:r>
      <w:r w:rsidR="00015119" w:rsidRPr="00BE1B74">
        <w:rPr>
          <w:lang w:val="en-US"/>
        </w:rPr>
        <w:t xml:space="preserve"> within th</w:t>
      </w:r>
      <w:r w:rsidR="0035342D" w:rsidRPr="00BE1B74">
        <w:rPr>
          <w:lang w:val="en-US"/>
        </w:rPr>
        <w:t xml:space="preserve">e context of SL positioning. </w:t>
      </w:r>
    </w:p>
    <w:p w14:paraId="26BC6C77" w14:textId="6D874C79" w:rsidR="007E7908" w:rsidRPr="00BE1B74" w:rsidRDefault="007E7908" w:rsidP="007E7908">
      <w:pPr>
        <w:pStyle w:val="Heading2"/>
        <w:numPr>
          <w:ilvl w:val="1"/>
          <w:numId w:val="5"/>
        </w:numPr>
        <w:rPr>
          <w:lang w:val="en-US"/>
        </w:rPr>
      </w:pPr>
      <w:r w:rsidRPr="00BE1B74">
        <w:rPr>
          <w:lang w:val="en-US"/>
        </w:rPr>
        <w:t>SL-</w:t>
      </w:r>
      <w:proofErr w:type="spellStart"/>
      <w:r w:rsidRPr="00BE1B74">
        <w:rPr>
          <w:lang w:val="en-US"/>
        </w:rPr>
        <w:t>TDoA</w:t>
      </w:r>
      <w:proofErr w:type="spellEnd"/>
    </w:p>
    <w:p w14:paraId="17E8B58F" w14:textId="401CCF64" w:rsidR="006F7466" w:rsidRPr="00BE1B74" w:rsidRDefault="00C01595" w:rsidP="006F7466">
      <w:pPr>
        <w:rPr>
          <w:lang w:val="en-US"/>
        </w:rPr>
      </w:pPr>
      <w:r w:rsidRPr="00BE1B74">
        <w:rPr>
          <w:lang w:val="en-US"/>
        </w:rPr>
        <w:t xml:space="preserve">SL-TDOA would correspond to the </w:t>
      </w:r>
      <w:r w:rsidR="006F7466" w:rsidRPr="00BE1B74">
        <w:rPr>
          <w:lang w:val="en-US"/>
        </w:rPr>
        <w:t>positioning method where</w:t>
      </w:r>
      <w:r w:rsidRPr="00BE1B74">
        <w:rPr>
          <w:lang w:val="en-US"/>
        </w:rPr>
        <w:t xml:space="preserve"> </w:t>
      </w:r>
      <w:r w:rsidR="006F7466" w:rsidRPr="00BE1B74">
        <w:rPr>
          <w:lang w:val="en-US"/>
        </w:rPr>
        <w:t>a cluster of at least 2 devices</w:t>
      </w:r>
      <w:r w:rsidR="00A0453D" w:rsidRPr="00BE1B74">
        <w:rPr>
          <w:lang w:val="en-US"/>
        </w:rPr>
        <w:t xml:space="preserve"> play the role of the set</w:t>
      </w:r>
      <w:r w:rsidR="006F7466" w:rsidRPr="00BE1B74">
        <w:rPr>
          <w:lang w:val="en-US"/>
        </w:rPr>
        <w:t xml:space="preserve"> of anchors that </w:t>
      </w:r>
      <w:r w:rsidR="00A0453D" w:rsidRPr="00BE1B74">
        <w:rPr>
          <w:lang w:val="en-US"/>
        </w:rPr>
        <w:t>transmit</w:t>
      </w:r>
      <w:r w:rsidR="006F7466" w:rsidRPr="00BE1B74">
        <w:rPr>
          <w:lang w:val="en-US"/>
        </w:rPr>
        <w:t xml:space="preserve"> </w:t>
      </w:r>
      <w:r w:rsidR="00A0453D" w:rsidRPr="00BE1B74">
        <w:rPr>
          <w:lang w:val="en-US"/>
        </w:rPr>
        <w:t xml:space="preserve">SL-PRS for a target device to measure and derive the Receive </w:t>
      </w:r>
      <w:r w:rsidR="002E5740" w:rsidRPr="00BE1B74">
        <w:rPr>
          <w:lang w:val="en-US"/>
        </w:rPr>
        <w:t xml:space="preserve">Signal </w:t>
      </w:r>
      <w:r w:rsidR="00A0453D" w:rsidRPr="00BE1B74">
        <w:rPr>
          <w:lang w:val="en-US"/>
        </w:rPr>
        <w:t xml:space="preserve">Time Difference </w:t>
      </w:r>
      <w:r w:rsidR="002E5740" w:rsidRPr="00BE1B74">
        <w:rPr>
          <w:lang w:val="en-US"/>
        </w:rPr>
        <w:t>(</w:t>
      </w:r>
      <w:r w:rsidR="00A0453D" w:rsidRPr="00BE1B74">
        <w:rPr>
          <w:lang w:val="en-US"/>
        </w:rPr>
        <w:t>RSTD)</w:t>
      </w:r>
      <w:r w:rsidR="006F7466" w:rsidRPr="00BE1B74">
        <w:rPr>
          <w:lang w:val="en-US"/>
        </w:rPr>
        <w:t>.</w:t>
      </w:r>
      <w:r w:rsidR="00702A5A" w:rsidRPr="00BE1B74">
        <w:rPr>
          <w:lang w:val="en-US"/>
        </w:rPr>
        <w:t xml:space="preserve"> </w:t>
      </w:r>
    </w:p>
    <w:p w14:paraId="52CAA19C" w14:textId="11FC7F26" w:rsidR="00087D2B" w:rsidRPr="00BE1B74" w:rsidRDefault="007D48E8" w:rsidP="00F2332F">
      <w:pPr>
        <w:spacing w:after="0"/>
        <w:rPr>
          <w:lang w:val="en-US"/>
        </w:rPr>
      </w:pPr>
      <w:r w:rsidRPr="00BE1B74">
        <w:rPr>
          <w:lang w:val="en-US"/>
        </w:rPr>
        <w:t>For s</w:t>
      </w:r>
      <w:r w:rsidR="00E31AF1" w:rsidRPr="00BE1B74">
        <w:rPr>
          <w:lang w:val="en-US"/>
        </w:rPr>
        <w:t xml:space="preserve">uch a method to be used in practice and result in </w:t>
      </w:r>
      <w:r w:rsidR="00E06192" w:rsidRPr="00BE1B74">
        <w:rPr>
          <w:lang w:val="en-US"/>
        </w:rPr>
        <w:t>good positioning performance</w:t>
      </w:r>
      <w:r w:rsidRPr="00BE1B74">
        <w:rPr>
          <w:lang w:val="en-US"/>
        </w:rPr>
        <w:t>, it</w:t>
      </w:r>
      <w:r w:rsidR="00E06192" w:rsidRPr="00BE1B74">
        <w:rPr>
          <w:lang w:val="en-US"/>
        </w:rPr>
        <w:t xml:space="preserve"> would require </w:t>
      </w:r>
      <w:r w:rsidR="006F3F65" w:rsidRPr="00BE1B74">
        <w:rPr>
          <w:lang w:val="en-US"/>
        </w:rPr>
        <w:t xml:space="preserve">strict synchronization within the devices that transmit the SL-PRS waveforms. </w:t>
      </w:r>
      <w:r w:rsidR="00D763DB" w:rsidRPr="00BE1B74">
        <w:rPr>
          <w:lang w:val="en-US"/>
        </w:rPr>
        <w:t xml:space="preserve">Such </w:t>
      </w:r>
      <w:r w:rsidR="00C66CB4" w:rsidRPr="00BE1B74">
        <w:rPr>
          <w:lang w:val="en-US"/>
        </w:rPr>
        <w:t>synchronization may be difficult to be achieved in practice</w:t>
      </w:r>
      <w:r w:rsidR="00F41B1E" w:rsidRPr="00BE1B74">
        <w:rPr>
          <w:lang w:val="en-US"/>
        </w:rPr>
        <w:t xml:space="preserve">, especially </w:t>
      </w:r>
      <w:r w:rsidR="00B20AC7" w:rsidRPr="00BE1B74">
        <w:rPr>
          <w:lang w:val="en-US"/>
        </w:rPr>
        <w:t>for</w:t>
      </w:r>
      <w:r w:rsidR="00F41B1E" w:rsidRPr="00BE1B74">
        <w:rPr>
          <w:lang w:val="en-US"/>
        </w:rPr>
        <w:t xml:space="preserve"> mobile devices</w:t>
      </w:r>
      <w:r w:rsidR="00F2332F" w:rsidRPr="00BE1B74">
        <w:rPr>
          <w:lang w:val="en-US"/>
        </w:rPr>
        <w:t xml:space="preserve">. </w:t>
      </w:r>
    </w:p>
    <w:p w14:paraId="103CD561" w14:textId="77777777" w:rsidR="00087D2B" w:rsidRPr="00BE1B74" w:rsidRDefault="00087D2B" w:rsidP="00F2332F">
      <w:pPr>
        <w:spacing w:after="0"/>
        <w:rPr>
          <w:lang w:val="en-US"/>
        </w:rPr>
      </w:pPr>
    </w:p>
    <w:p w14:paraId="29E7D16C" w14:textId="2BAB1EFB" w:rsidR="006F7466" w:rsidRPr="00BE1B74" w:rsidRDefault="00087D2B" w:rsidP="00F2332F">
      <w:pPr>
        <w:spacing w:after="0"/>
        <w:rPr>
          <w:lang w:val="en-US"/>
        </w:rPr>
      </w:pPr>
      <w:r w:rsidRPr="00BE1B74">
        <w:rPr>
          <w:noProof/>
          <w:lang w:val="en-US"/>
        </w:rPr>
        <w:drawing>
          <wp:anchor distT="0" distB="0" distL="114300" distR="114300" simplePos="0" relativeHeight="251658240" behindDoc="0" locked="0" layoutInCell="1" allowOverlap="1" wp14:anchorId="2ABE3AFE" wp14:editId="2F215635">
            <wp:simplePos x="0" y="0"/>
            <wp:positionH relativeFrom="column">
              <wp:posOffset>3200937</wp:posOffset>
            </wp:positionH>
            <wp:positionV relativeFrom="paragraph">
              <wp:posOffset>136566</wp:posOffset>
            </wp:positionV>
            <wp:extent cx="3133725" cy="1181100"/>
            <wp:effectExtent l="0" t="0" r="9525" b="0"/>
            <wp:wrapSquare wrapText="bothSides"/>
            <wp:docPr id="27" name="Picture 4" descr="Diagram&#10;&#10;Description automatically generated">
              <a:extLst xmlns:a="http://schemas.openxmlformats.org/drawingml/2006/main">
                <a:ext uri="{FF2B5EF4-FFF2-40B4-BE49-F238E27FC236}">
                  <a16:creationId xmlns:a16="http://schemas.microsoft.com/office/drawing/2014/main" id="{A312C810-9784-4CBB-BC81-86F76EA75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 descr="Diagram&#10;&#10;Description automatically generated">
                      <a:extLst>
                        <a:ext uri="{FF2B5EF4-FFF2-40B4-BE49-F238E27FC236}">
                          <a16:creationId xmlns:a16="http://schemas.microsoft.com/office/drawing/2014/main" id="{A312C810-9784-4CBB-BC81-86F76EA755EC}"/>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33725" cy="1181100"/>
                    </a:xfrm>
                    <a:prstGeom prst="rect">
                      <a:avLst/>
                    </a:prstGeom>
                  </pic:spPr>
                </pic:pic>
              </a:graphicData>
            </a:graphic>
            <wp14:sizeRelH relativeFrom="margin">
              <wp14:pctWidth>0</wp14:pctWidth>
            </wp14:sizeRelH>
            <wp14:sizeRelV relativeFrom="margin">
              <wp14:pctHeight>0</wp14:pctHeight>
            </wp14:sizeRelV>
          </wp:anchor>
        </w:drawing>
      </w:r>
      <w:r w:rsidR="00F2332F" w:rsidRPr="00BE1B74">
        <w:rPr>
          <w:lang w:val="en-US"/>
        </w:rPr>
        <w:t xml:space="preserve">As a short reference from other D2D positioning solutions, </w:t>
      </w:r>
      <w:proofErr w:type="gramStart"/>
      <w:r w:rsidR="00F2332F" w:rsidRPr="00BE1B74">
        <w:rPr>
          <w:lang w:val="en-US"/>
        </w:rPr>
        <w:t>in order to</w:t>
      </w:r>
      <w:proofErr w:type="gramEnd"/>
      <w:r w:rsidR="00F2332F" w:rsidRPr="00BE1B74">
        <w:rPr>
          <w:lang w:val="en-US"/>
        </w:rPr>
        <w:t xml:space="preserve"> address this fundamental limitation of TDOA, UWB has specified One-way ranging (OWR) for Time Difference of Arrival (TDOA), wherein </w:t>
      </w:r>
      <w:r w:rsidR="006F7466" w:rsidRPr="00BE1B74">
        <w:rPr>
          <w:lang w:val="en-US"/>
        </w:rPr>
        <w:t>messages are exchanged between the anchors, which serve a twofold purpose:</w:t>
      </w:r>
    </w:p>
    <w:p w14:paraId="3D59D900" w14:textId="57D05C4D" w:rsidR="006F7466" w:rsidRPr="00BE1B74" w:rsidRDefault="006F7466" w:rsidP="004862FB">
      <w:pPr>
        <w:numPr>
          <w:ilvl w:val="0"/>
          <w:numId w:val="14"/>
        </w:numPr>
        <w:spacing w:after="0"/>
        <w:rPr>
          <w:lang w:val="en-US"/>
        </w:rPr>
      </w:pPr>
      <w:r w:rsidRPr="00BE1B74">
        <w:rPr>
          <w:lang w:val="en-US"/>
        </w:rPr>
        <w:t xml:space="preserve">Position estimation: The </w:t>
      </w:r>
      <w:r w:rsidR="00F2332F" w:rsidRPr="00BE1B74">
        <w:rPr>
          <w:lang w:val="en-US"/>
        </w:rPr>
        <w:t>target devices</w:t>
      </w:r>
      <w:r w:rsidRPr="00BE1B74">
        <w:rPr>
          <w:lang w:val="en-US"/>
        </w:rPr>
        <w:t xml:space="preserve"> estimate their position from the received packets using</w:t>
      </w:r>
      <w:r w:rsidR="00911F18" w:rsidRPr="00BE1B74">
        <w:rPr>
          <w:lang w:val="en-US"/>
        </w:rPr>
        <w:t xml:space="preserve"> </w:t>
      </w:r>
      <w:proofErr w:type="spellStart"/>
      <w:r w:rsidRPr="00BE1B74">
        <w:rPr>
          <w:lang w:val="en-US"/>
        </w:rPr>
        <w:t>TDoA</w:t>
      </w:r>
      <w:proofErr w:type="spellEnd"/>
      <w:r w:rsidRPr="00BE1B74">
        <w:rPr>
          <w:lang w:val="en-US"/>
        </w:rPr>
        <w:t>.</w:t>
      </w:r>
    </w:p>
    <w:p w14:paraId="7200E8F8" w14:textId="0382003A" w:rsidR="00087D2B" w:rsidRPr="00BE1B74" w:rsidRDefault="006F7466" w:rsidP="004862FB">
      <w:pPr>
        <w:numPr>
          <w:ilvl w:val="0"/>
          <w:numId w:val="14"/>
        </w:numPr>
        <w:spacing w:after="0"/>
        <w:rPr>
          <w:lang w:val="en-US"/>
        </w:rPr>
      </w:pPr>
      <w:r w:rsidRPr="00BE1B74">
        <w:rPr>
          <w:lang w:val="en-US"/>
        </w:rPr>
        <w:t xml:space="preserve">Time synchronization between the anchors: The Responder-Anchors synchronize their clocks with </w:t>
      </w:r>
      <w:r w:rsidR="00F2332F" w:rsidRPr="00BE1B74">
        <w:rPr>
          <w:lang w:val="en-US"/>
        </w:rPr>
        <w:t>an</w:t>
      </w:r>
      <w:r w:rsidRPr="00BE1B74">
        <w:rPr>
          <w:lang w:val="en-US"/>
        </w:rPr>
        <w:t xml:space="preserve"> Initiator-Anchor’s clock as a time reference.</w:t>
      </w:r>
    </w:p>
    <w:p w14:paraId="5BD0C983" w14:textId="77777777" w:rsidR="00E13FF6" w:rsidRPr="00BE1B74" w:rsidRDefault="00E13FF6" w:rsidP="00E13FF6">
      <w:pPr>
        <w:spacing w:after="0"/>
        <w:ind w:left="360"/>
        <w:rPr>
          <w:lang w:val="en-US"/>
        </w:rPr>
      </w:pPr>
    </w:p>
    <w:p w14:paraId="6B15276F" w14:textId="1F40D759" w:rsidR="00F96B1C" w:rsidRPr="00BE1B74" w:rsidRDefault="00682CA8" w:rsidP="001A52F7">
      <w:pPr>
        <w:pStyle w:val="Caption"/>
        <w:jc w:val="both"/>
        <w:rPr>
          <w:b w:val="0"/>
          <w:bCs w:val="0"/>
          <w:lang w:val="en-US"/>
        </w:rPr>
      </w:pPr>
      <w:bookmarkStart w:id="6" w:name="_Toc115423937"/>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5</w:t>
      </w:r>
      <w:r w:rsidRPr="00BE1B74">
        <w:rPr>
          <w:noProof/>
          <w:lang w:val="en-US"/>
        </w:rPr>
        <w:fldChar w:fldCharType="end"/>
      </w:r>
      <w:r w:rsidR="00F96B1C" w:rsidRPr="00BE1B74">
        <w:rPr>
          <w:lang w:val="en-US"/>
        </w:rPr>
        <w:t xml:space="preserve">: SL-TDOA </w:t>
      </w:r>
      <w:r w:rsidR="00FA720D" w:rsidRPr="00BE1B74">
        <w:rPr>
          <w:lang w:val="en-US"/>
        </w:rPr>
        <w:t xml:space="preserve">requires </w:t>
      </w:r>
      <w:r w:rsidR="003E79BF" w:rsidRPr="00BE1B74">
        <w:rPr>
          <w:lang w:val="en-US"/>
        </w:rPr>
        <w:t>synchronization across the SL anchors</w:t>
      </w:r>
      <w:r w:rsidR="00F93703" w:rsidRPr="00BE1B74">
        <w:rPr>
          <w:lang w:val="en-US"/>
        </w:rPr>
        <w:t xml:space="preserve"> </w:t>
      </w:r>
      <w:proofErr w:type="gramStart"/>
      <w:r w:rsidR="00F93703" w:rsidRPr="00BE1B74">
        <w:rPr>
          <w:lang w:val="en-US"/>
        </w:rPr>
        <w:t>in order to</w:t>
      </w:r>
      <w:proofErr w:type="gramEnd"/>
      <w:r w:rsidR="00F93703" w:rsidRPr="00BE1B74">
        <w:rPr>
          <w:lang w:val="en-US"/>
        </w:rPr>
        <w:t xml:space="preserve"> result into </w:t>
      </w:r>
      <w:r w:rsidR="0096154F" w:rsidRPr="00BE1B74">
        <w:rPr>
          <w:lang w:val="en-US"/>
        </w:rPr>
        <w:t>good positioning performance</w:t>
      </w:r>
      <w:r w:rsidR="000A30B0" w:rsidRPr="00BE1B74">
        <w:rPr>
          <w:lang w:val="en-US"/>
        </w:rPr>
        <w:t>; a drawback that</w:t>
      </w:r>
      <w:r w:rsidR="0096154F" w:rsidRPr="00BE1B74">
        <w:rPr>
          <w:lang w:val="en-US"/>
        </w:rPr>
        <w:t xml:space="preserve"> </w:t>
      </w:r>
      <w:r w:rsidR="00691743" w:rsidRPr="00BE1B74">
        <w:rPr>
          <w:lang w:val="en-US"/>
        </w:rPr>
        <w:t>SL-RTT and SL-</w:t>
      </w:r>
      <w:proofErr w:type="spellStart"/>
      <w:r w:rsidR="00691743" w:rsidRPr="00BE1B74">
        <w:rPr>
          <w:lang w:val="en-US"/>
        </w:rPr>
        <w:t>AoA</w:t>
      </w:r>
      <w:proofErr w:type="spellEnd"/>
      <w:r w:rsidR="00691743" w:rsidRPr="00BE1B74">
        <w:rPr>
          <w:lang w:val="en-US"/>
        </w:rPr>
        <w:t xml:space="preserve"> methods do not have.</w:t>
      </w:r>
      <w:r w:rsidR="0091381E" w:rsidRPr="00BE1B74">
        <w:rPr>
          <w:lang w:val="en-US"/>
        </w:rPr>
        <w:t xml:space="preserve"> Synchronization across SL anchors is simpler to achieve for fixed-location anchors.</w:t>
      </w:r>
      <w:bookmarkEnd w:id="6"/>
    </w:p>
    <w:p w14:paraId="7D3233B9" w14:textId="3A0D5D3D" w:rsidR="00997927" w:rsidRPr="00BE1B74" w:rsidRDefault="00682CA8" w:rsidP="001A52F7">
      <w:pPr>
        <w:pStyle w:val="Caption"/>
        <w:jc w:val="both"/>
        <w:rPr>
          <w:b w:val="0"/>
          <w:bCs w:val="0"/>
          <w:lang w:val="en-US"/>
        </w:rPr>
      </w:pPr>
      <w:bookmarkStart w:id="7" w:name="_Toc115423938"/>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6</w:t>
      </w:r>
      <w:r w:rsidRPr="00BE1B74">
        <w:rPr>
          <w:noProof/>
          <w:lang w:val="en-US"/>
        </w:rPr>
        <w:fldChar w:fldCharType="end"/>
      </w:r>
      <w:r w:rsidR="00E13FF6" w:rsidRPr="00BE1B74">
        <w:rPr>
          <w:lang w:val="en-US"/>
        </w:rPr>
        <w:t xml:space="preserve">: </w:t>
      </w:r>
      <w:r w:rsidR="004C0087" w:rsidRPr="00BE1B74">
        <w:rPr>
          <w:lang w:val="en-US"/>
        </w:rPr>
        <w:t>M</w:t>
      </w:r>
      <w:r w:rsidR="00E13FF6" w:rsidRPr="00BE1B74">
        <w:rPr>
          <w:lang w:val="en-US"/>
        </w:rPr>
        <w:t xml:space="preserve">ethods of achieving synchronization amongst </w:t>
      </w:r>
      <w:r w:rsidR="007F367A" w:rsidRPr="00BE1B74">
        <w:rPr>
          <w:lang w:val="en-US"/>
        </w:rPr>
        <w:t>anchor</w:t>
      </w:r>
      <w:r w:rsidR="00E13FF6" w:rsidRPr="00BE1B74">
        <w:rPr>
          <w:lang w:val="en-US"/>
        </w:rPr>
        <w:t xml:space="preserve"> UEs may need to be </w:t>
      </w:r>
      <w:proofErr w:type="gramStart"/>
      <w:r w:rsidR="00E13FF6" w:rsidRPr="00BE1B74">
        <w:rPr>
          <w:lang w:val="en-US"/>
        </w:rPr>
        <w:t>looked into</w:t>
      </w:r>
      <w:proofErr w:type="gramEnd"/>
      <w:r w:rsidR="00C94188" w:rsidRPr="00BE1B74">
        <w:rPr>
          <w:lang w:val="en-US"/>
        </w:rPr>
        <w:t xml:space="preserve"> </w:t>
      </w:r>
      <w:r w:rsidR="00E13FF6" w:rsidRPr="00BE1B74">
        <w:rPr>
          <w:lang w:val="en-US"/>
        </w:rPr>
        <w:t xml:space="preserve">if SL-TDOA </w:t>
      </w:r>
      <w:r w:rsidR="007F367A" w:rsidRPr="00BE1B74">
        <w:rPr>
          <w:lang w:val="en-US"/>
        </w:rPr>
        <w:t>is considered</w:t>
      </w:r>
      <w:r w:rsidR="00C65EFC" w:rsidRPr="00BE1B74">
        <w:rPr>
          <w:lang w:val="en-US"/>
        </w:rPr>
        <w:t xml:space="preserve"> to be specified.</w:t>
      </w:r>
      <w:bookmarkEnd w:id="7"/>
    </w:p>
    <w:p w14:paraId="3061A461" w14:textId="25F1720D" w:rsidR="007E7908" w:rsidRPr="00BE1B74" w:rsidRDefault="007E7908" w:rsidP="00D3354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lang w:val="en-US"/>
        </w:rPr>
        <w:t>Joint SL-</w:t>
      </w:r>
      <w:proofErr w:type="spellStart"/>
      <w:r w:rsidRPr="00BE1B74">
        <w:rPr>
          <w:lang w:val="en-US"/>
        </w:rPr>
        <w:t>Uu</w:t>
      </w:r>
      <w:proofErr w:type="spellEnd"/>
      <w:r w:rsidR="008C69AC" w:rsidRPr="00BE1B74">
        <w:rPr>
          <w:rFonts w:ascii="Times New Roman" w:hAnsi="Times New Roman"/>
          <w:lang w:val="en-US"/>
        </w:rPr>
        <w:t xml:space="preserve"> Positioning</w:t>
      </w:r>
    </w:p>
    <w:p w14:paraId="36228E56" w14:textId="32001D26" w:rsidR="002935CC" w:rsidRPr="00BE1B74" w:rsidRDefault="0015130A" w:rsidP="00BE0CC9">
      <w:pPr>
        <w:rPr>
          <w:lang w:val="en-US"/>
        </w:rPr>
      </w:pPr>
      <w:r w:rsidRPr="00BE1B74">
        <w:rPr>
          <w:lang w:val="en-US"/>
        </w:rPr>
        <w:t xml:space="preserve">In this section we </w:t>
      </w:r>
      <w:r w:rsidR="00F02F36" w:rsidRPr="00BE1B74">
        <w:rPr>
          <w:lang w:val="en-US"/>
        </w:rPr>
        <w:t>discuss scenarios of joint SL-</w:t>
      </w:r>
      <w:proofErr w:type="spellStart"/>
      <w:r w:rsidR="00F02F36" w:rsidRPr="00BE1B74">
        <w:rPr>
          <w:lang w:val="en-US"/>
        </w:rPr>
        <w:t>Uu</w:t>
      </w:r>
      <w:proofErr w:type="spellEnd"/>
      <w:r w:rsidR="00F02F36" w:rsidRPr="00BE1B74">
        <w:rPr>
          <w:lang w:val="en-US"/>
        </w:rPr>
        <w:t xml:space="preserve"> Positioning and </w:t>
      </w:r>
      <w:r w:rsidR="003B5994" w:rsidRPr="00BE1B74">
        <w:rPr>
          <w:lang w:val="en-US"/>
        </w:rPr>
        <w:t xml:space="preserve">what types of positioning methods could be used to </w:t>
      </w:r>
      <w:r w:rsidR="004C2AB8" w:rsidRPr="00BE1B74">
        <w:rPr>
          <w:lang w:val="en-US"/>
        </w:rPr>
        <w:t>achieve incremental gains</w:t>
      </w:r>
      <w:r w:rsidR="00D33545" w:rsidRPr="00BE1B74">
        <w:rPr>
          <w:lang w:val="en-US"/>
        </w:rPr>
        <w:t xml:space="preserve"> </w:t>
      </w:r>
      <w:r w:rsidR="00E3623C" w:rsidRPr="00BE1B74">
        <w:rPr>
          <w:lang w:val="en-US"/>
        </w:rPr>
        <w:t>by incorporating SL measurements</w:t>
      </w:r>
      <w:r w:rsidR="00D33545" w:rsidRPr="00BE1B74">
        <w:rPr>
          <w:lang w:val="en-US"/>
        </w:rPr>
        <w:t xml:space="preserve"> in the positioning calculation function</w:t>
      </w:r>
      <w:r w:rsidR="00E3623C" w:rsidRPr="00BE1B74">
        <w:rPr>
          <w:lang w:val="en-US"/>
        </w:rPr>
        <w:t>.</w:t>
      </w:r>
      <w:r w:rsidR="00D33545" w:rsidRPr="00BE1B74">
        <w:rPr>
          <w:lang w:val="en-US"/>
        </w:rPr>
        <w:t xml:space="preserve"> Specifically, j</w:t>
      </w:r>
      <w:r w:rsidR="002935CC" w:rsidRPr="00BE1B74">
        <w:rPr>
          <w:lang w:val="en-US"/>
        </w:rPr>
        <w:t>oint SL-</w:t>
      </w:r>
      <w:proofErr w:type="spellStart"/>
      <w:r w:rsidR="002935CC" w:rsidRPr="00BE1B74">
        <w:rPr>
          <w:lang w:val="en-US"/>
        </w:rPr>
        <w:t>Uu</w:t>
      </w:r>
      <w:proofErr w:type="spellEnd"/>
      <w:r w:rsidR="002935CC" w:rsidRPr="00BE1B74">
        <w:rPr>
          <w:lang w:val="en-US"/>
        </w:rPr>
        <w:t xml:space="preserve"> Positioning could correspond to </w:t>
      </w:r>
      <w:r w:rsidR="00D33545" w:rsidRPr="00BE1B74">
        <w:rPr>
          <w:lang w:val="en-US"/>
        </w:rPr>
        <w:t xml:space="preserve">a positioning mode wherein at least one of the UEs performs SL </w:t>
      </w:r>
      <w:r w:rsidR="002935CC" w:rsidRPr="00BE1B74">
        <w:rPr>
          <w:lang w:val="en-US"/>
        </w:rPr>
        <w:t>positioning measurements</w:t>
      </w:r>
      <w:r w:rsidR="00D33545" w:rsidRPr="00BE1B74">
        <w:rPr>
          <w:lang w:val="en-US"/>
        </w:rPr>
        <w:t xml:space="preserve"> </w:t>
      </w:r>
      <w:r w:rsidR="002935CC" w:rsidRPr="00BE1B74">
        <w:rPr>
          <w:lang w:val="en-US"/>
        </w:rPr>
        <w:t xml:space="preserve">and </w:t>
      </w:r>
      <w:r w:rsidR="00D33545" w:rsidRPr="00BE1B74">
        <w:rPr>
          <w:lang w:val="en-US"/>
        </w:rPr>
        <w:t xml:space="preserve">its </w:t>
      </w:r>
      <w:r w:rsidR="00186CA9" w:rsidRPr="00BE1B74">
        <w:rPr>
          <w:lang w:val="en-US"/>
        </w:rPr>
        <w:t xml:space="preserve">location </w:t>
      </w:r>
      <w:r w:rsidR="00D33545" w:rsidRPr="00BE1B74">
        <w:rPr>
          <w:lang w:val="en-US"/>
        </w:rPr>
        <w:t>is computed using</w:t>
      </w:r>
      <w:r w:rsidR="001B0D61" w:rsidRPr="00BE1B74">
        <w:rPr>
          <w:lang w:val="en-US"/>
        </w:rPr>
        <w:t xml:space="preserve"> measurements </w:t>
      </w:r>
      <w:r w:rsidR="00D33545" w:rsidRPr="00BE1B74">
        <w:rPr>
          <w:lang w:val="en-US"/>
        </w:rPr>
        <w:t xml:space="preserve">derived on both SL and </w:t>
      </w:r>
      <w:proofErr w:type="spellStart"/>
      <w:r w:rsidR="00D33545" w:rsidRPr="00BE1B74">
        <w:rPr>
          <w:lang w:val="en-US"/>
        </w:rPr>
        <w:t>Uu</w:t>
      </w:r>
      <w:proofErr w:type="spellEnd"/>
      <w:r w:rsidR="00D33545" w:rsidRPr="00BE1B74">
        <w:rPr>
          <w:lang w:val="en-US"/>
        </w:rPr>
        <w:t>.</w:t>
      </w:r>
      <w:r w:rsidR="00DA0F9D" w:rsidRPr="00BE1B74">
        <w:rPr>
          <w:lang w:val="en-US"/>
        </w:rPr>
        <w:t xml:space="preserve"> </w:t>
      </w:r>
      <w:r w:rsidR="00382B70" w:rsidRPr="00BE1B74">
        <w:rPr>
          <w:lang w:val="en-US"/>
        </w:rPr>
        <w:t xml:space="preserve">RAN2 already </w:t>
      </w:r>
      <w:r w:rsidR="0017559E" w:rsidRPr="00BE1B74">
        <w:rPr>
          <w:lang w:val="en-US"/>
        </w:rPr>
        <w:t>agreed to study both</w:t>
      </w:r>
      <w:r w:rsidR="002D0E8A" w:rsidRPr="00BE1B74">
        <w:rPr>
          <w:lang w:val="en-US"/>
        </w:rPr>
        <w:t xml:space="preserve"> </w:t>
      </w:r>
      <w:proofErr w:type="spellStart"/>
      <w:r w:rsidR="002D0E8A" w:rsidRPr="00BE1B74">
        <w:rPr>
          <w:lang w:val="en-US"/>
        </w:rPr>
        <w:t>sidelink</w:t>
      </w:r>
      <w:proofErr w:type="spellEnd"/>
      <w:r w:rsidR="002D0E8A" w:rsidRPr="00BE1B74">
        <w:rPr>
          <w:lang w:val="en-US"/>
        </w:rPr>
        <w:t xml:space="preserve"> only and the combination of </w:t>
      </w:r>
      <w:proofErr w:type="spellStart"/>
      <w:r w:rsidR="002D0E8A" w:rsidRPr="00BE1B74">
        <w:rPr>
          <w:lang w:val="en-US"/>
        </w:rPr>
        <w:t>sidelink-Uu</w:t>
      </w:r>
      <w:proofErr w:type="spellEnd"/>
      <w:r w:rsidR="002D0E8A" w:rsidRPr="00BE1B74">
        <w:rPr>
          <w:lang w:val="en-US"/>
        </w:rPr>
        <w:t xml:space="preserve"> positioning:</w:t>
      </w:r>
    </w:p>
    <w:p w14:paraId="2FCAFDF2" w14:textId="641DEBA8" w:rsidR="00DA0F9D" w:rsidRPr="00BE1B74" w:rsidRDefault="00DA0F9D" w:rsidP="00DA0F9D">
      <w:pPr>
        <w:ind w:left="284"/>
        <w:rPr>
          <w:lang w:val="en-US"/>
        </w:rPr>
      </w:pPr>
      <w:r w:rsidRPr="00BE1B74">
        <w:rPr>
          <w:highlight w:val="green"/>
          <w:lang w:val="en-US"/>
        </w:rPr>
        <w:t>Agreement</w:t>
      </w:r>
    </w:p>
    <w:p w14:paraId="48C64EBA" w14:textId="77777777" w:rsidR="00DA0F9D" w:rsidRPr="00BE1B74" w:rsidRDefault="00DA0F9D" w:rsidP="00DA0F9D">
      <w:pPr>
        <w:pStyle w:val="ListParagraph"/>
        <w:numPr>
          <w:ilvl w:val="0"/>
          <w:numId w:val="23"/>
        </w:numPr>
        <w:spacing w:after="0"/>
        <w:ind w:left="644"/>
        <w:contextualSpacing w:val="0"/>
        <w:jc w:val="left"/>
        <w:rPr>
          <w:rFonts w:eastAsia="Times New Roman"/>
          <w:lang w:val="en-US"/>
        </w:rPr>
      </w:pPr>
      <w:r w:rsidRPr="00BE1B74">
        <w:rPr>
          <w:rFonts w:eastAsia="Times New Roman"/>
          <w:lang w:val="en-US"/>
        </w:rPr>
        <w:t>Study the architecture and signaling procedures to enable at least the following two operation scenarios:</w:t>
      </w:r>
    </w:p>
    <w:p w14:paraId="7AC71A58" w14:textId="77777777" w:rsidR="00DA0F9D" w:rsidRPr="00BE1B74" w:rsidRDefault="00DA0F9D" w:rsidP="00DA0F9D">
      <w:pPr>
        <w:pStyle w:val="ListParagraph"/>
        <w:numPr>
          <w:ilvl w:val="1"/>
          <w:numId w:val="23"/>
        </w:numPr>
        <w:spacing w:after="0"/>
        <w:ind w:left="1004"/>
        <w:contextualSpacing w:val="0"/>
        <w:jc w:val="left"/>
        <w:rPr>
          <w:rFonts w:eastAsiaTheme="minorHAnsi"/>
          <w:lang w:val="en-US"/>
        </w:rPr>
      </w:pPr>
      <w:r w:rsidRPr="00BE1B74">
        <w:rPr>
          <w:lang w:val="en-US"/>
        </w:rPr>
        <w:t>Operation Scenario 1: PC5-only-based positioning.</w:t>
      </w:r>
    </w:p>
    <w:p w14:paraId="434AADEF" w14:textId="77777777" w:rsidR="00DA0F9D" w:rsidRPr="00BE1B74" w:rsidRDefault="00DA0F9D" w:rsidP="00DA0F9D">
      <w:pPr>
        <w:pStyle w:val="ListParagraph"/>
        <w:numPr>
          <w:ilvl w:val="1"/>
          <w:numId w:val="23"/>
        </w:numPr>
        <w:spacing w:after="0"/>
        <w:ind w:left="1004"/>
        <w:contextualSpacing w:val="0"/>
        <w:jc w:val="left"/>
        <w:rPr>
          <w:lang w:val="en-US"/>
        </w:rPr>
      </w:pPr>
      <w:r w:rsidRPr="00BE1B74">
        <w:rPr>
          <w:lang w:val="en-US"/>
        </w:rPr>
        <w:t xml:space="preserve">Operation Scenario 2: Combination of </w:t>
      </w:r>
      <w:proofErr w:type="spellStart"/>
      <w:r w:rsidRPr="00BE1B74">
        <w:rPr>
          <w:lang w:val="en-US"/>
        </w:rPr>
        <w:t>Uu</w:t>
      </w:r>
      <w:proofErr w:type="spellEnd"/>
      <w:r w:rsidRPr="00BE1B74">
        <w:rPr>
          <w:lang w:val="en-US"/>
        </w:rPr>
        <w:t>- and PC5-based positioning.</w:t>
      </w:r>
    </w:p>
    <w:p w14:paraId="22FF8F5B" w14:textId="77777777" w:rsidR="00DA0F9D" w:rsidRPr="00BE1B74" w:rsidRDefault="00DA0F9D" w:rsidP="00DA0F9D">
      <w:pPr>
        <w:pStyle w:val="ListParagraph"/>
        <w:numPr>
          <w:ilvl w:val="0"/>
          <w:numId w:val="23"/>
        </w:numPr>
        <w:spacing w:before="60" w:after="0"/>
        <w:ind w:left="644"/>
        <w:contextualSpacing w:val="0"/>
        <w:jc w:val="left"/>
        <w:rPr>
          <w:rFonts w:eastAsia="Times New Roman"/>
          <w:lang w:val="en-US"/>
        </w:rPr>
      </w:pPr>
      <w:r w:rsidRPr="00BE1B74">
        <w:rPr>
          <w:rFonts w:eastAsia="Times New Roman"/>
          <w:lang w:val="en-US"/>
        </w:rPr>
        <w:t>RAN2 follow SA2 on the architecture, including the possibility of a UE as a location server.  FFS from RAN2 perspective if there are cases without a UE in the location server role.</w:t>
      </w:r>
    </w:p>
    <w:p w14:paraId="68377CCC" w14:textId="77777777" w:rsidR="00DA0F9D" w:rsidRPr="00BE1B74" w:rsidRDefault="00DA0F9D" w:rsidP="00BE0CC9">
      <w:pPr>
        <w:rPr>
          <w:lang w:val="en-US"/>
        </w:rPr>
      </w:pPr>
    </w:p>
    <w:p w14:paraId="0336769C" w14:textId="72290A3F" w:rsidR="00D33545" w:rsidRPr="00BE1B74" w:rsidRDefault="00CE2D46" w:rsidP="00BF18E6">
      <w:pPr>
        <w:pStyle w:val="Caption"/>
        <w:jc w:val="both"/>
        <w:rPr>
          <w:lang w:val="en-US"/>
        </w:rPr>
      </w:pPr>
      <w:bookmarkStart w:id="8" w:name="_Toc115423949"/>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436C6E">
        <w:rPr>
          <w:noProof/>
          <w:lang w:val="en-US"/>
        </w:rPr>
        <w:t>2</w:t>
      </w:r>
      <w:r w:rsidRPr="00BE1B74">
        <w:rPr>
          <w:noProof/>
          <w:lang w:val="en-US"/>
        </w:rPr>
        <w:fldChar w:fldCharType="end"/>
      </w:r>
      <w:r w:rsidR="00D33545" w:rsidRPr="00BE1B74">
        <w:rPr>
          <w:lang w:val="en-US"/>
        </w:rPr>
        <w:t xml:space="preserve">: </w:t>
      </w:r>
      <w:r w:rsidR="001F4487" w:rsidRPr="00BE1B74">
        <w:rPr>
          <w:lang w:val="en-US"/>
        </w:rPr>
        <w:t xml:space="preserve">RAN1 to define using a combination of </w:t>
      </w:r>
      <w:proofErr w:type="spellStart"/>
      <w:r w:rsidR="001F4487" w:rsidRPr="00BE1B74">
        <w:rPr>
          <w:lang w:val="en-US"/>
        </w:rPr>
        <w:t>Uu</w:t>
      </w:r>
      <w:proofErr w:type="spellEnd"/>
      <w:r w:rsidR="001F4487" w:rsidRPr="00BE1B74">
        <w:rPr>
          <w:lang w:val="en-US"/>
        </w:rPr>
        <w:t>- and PC5-based positioning</w:t>
      </w:r>
      <w:r w:rsidR="00BF18E6" w:rsidRPr="00BE1B74">
        <w:rPr>
          <w:lang w:val="en-US"/>
        </w:rPr>
        <w:t>,</w:t>
      </w:r>
      <w:r w:rsidR="001F4487" w:rsidRPr="00BE1B74">
        <w:rPr>
          <w:lang w:val="en-US"/>
        </w:rPr>
        <w:t xml:space="preserve"> as </w:t>
      </w:r>
      <w:r w:rsidR="00D33545" w:rsidRPr="00BE1B74">
        <w:rPr>
          <w:lang w:val="en-US"/>
        </w:rPr>
        <w:t xml:space="preserve">a positioning mode </w:t>
      </w:r>
      <w:r w:rsidR="006948D6" w:rsidRPr="00BE1B74">
        <w:rPr>
          <w:lang w:val="en-US"/>
        </w:rPr>
        <w:t>where</w:t>
      </w:r>
      <w:r w:rsidR="00D33545" w:rsidRPr="00BE1B74">
        <w:rPr>
          <w:lang w:val="en-US"/>
        </w:rPr>
        <w:t xml:space="preserve"> at least one of the UEs performs SL positioning</w:t>
      </w:r>
      <w:r w:rsidR="00020F70" w:rsidRPr="00BE1B74">
        <w:rPr>
          <w:lang w:val="en-US"/>
        </w:rPr>
        <w:t>/ranging</w:t>
      </w:r>
      <w:r w:rsidR="00D33545" w:rsidRPr="00BE1B74">
        <w:rPr>
          <w:lang w:val="en-US"/>
        </w:rPr>
        <w:t xml:space="preserve"> measurements and location</w:t>
      </w:r>
      <w:r w:rsidR="00592DDC" w:rsidRPr="00BE1B74">
        <w:rPr>
          <w:lang w:val="en-US"/>
        </w:rPr>
        <w:t>/range</w:t>
      </w:r>
      <w:r w:rsidR="00D33545" w:rsidRPr="00BE1B74">
        <w:rPr>
          <w:lang w:val="en-US"/>
        </w:rPr>
        <w:t xml:space="preserve"> is computed using measurements derived on both SL and </w:t>
      </w:r>
      <w:proofErr w:type="spellStart"/>
      <w:r w:rsidR="00D33545" w:rsidRPr="00BE1B74">
        <w:rPr>
          <w:lang w:val="en-US"/>
        </w:rPr>
        <w:t>Uu</w:t>
      </w:r>
      <w:proofErr w:type="spellEnd"/>
      <w:r w:rsidR="00D33545" w:rsidRPr="00BE1B74">
        <w:rPr>
          <w:lang w:val="en-US"/>
        </w:rPr>
        <w:t>.</w:t>
      </w:r>
      <w:bookmarkEnd w:id="8"/>
      <w:r w:rsidR="00D33545" w:rsidRPr="00BE1B74">
        <w:rPr>
          <w:lang w:val="en-US"/>
        </w:rPr>
        <w:t xml:space="preserve"> </w:t>
      </w:r>
    </w:p>
    <w:p w14:paraId="688A3F44" w14:textId="6FEA6E51" w:rsidR="00D552ED" w:rsidRPr="00BE1B74" w:rsidRDefault="00EC1F10" w:rsidP="00BC3435">
      <w:pPr>
        <w:spacing w:after="0"/>
        <w:rPr>
          <w:lang w:val="en-US"/>
        </w:rPr>
      </w:pPr>
      <w:r w:rsidRPr="00BE1B74">
        <w:rPr>
          <w:lang w:val="en-US"/>
        </w:rPr>
        <w:t xml:space="preserve">For example, without loss of generalization, if all </w:t>
      </w:r>
      <w:r w:rsidR="00342B7A" w:rsidRPr="00BE1B74">
        <w:rPr>
          <w:lang w:val="en-US"/>
        </w:rPr>
        <w:t>the UEs involved in a SL Positioning session are in coverage, one could envision the following positioning modes:</w:t>
      </w:r>
    </w:p>
    <w:p w14:paraId="2FDF2858" w14:textId="3A7D0D2C" w:rsidR="00342B7A" w:rsidRPr="00BE1B74" w:rsidRDefault="00342B7A" w:rsidP="004862FB">
      <w:pPr>
        <w:pStyle w:val="ListParagraph"/>
        <w:numPr>
          <w:ilvl w:val="0"/>
          <w:numId w:val="11"/>
        </w:numPr>
        <w:spacing w:after="0"/>
        <w:rPr>
          <w:lang w:val="en-US"/>
        </w:rPr>
      </w:pPr>
      <w:r w:rsidRPr="00BE1B74">
        <w:rPr>
          <w:lang w:val="en-US"/>
        </w:rPr>
        <w:t xml:space="preserve">UE-assisted </w:t>
      </w:r>
      <w:r w:rsidR="00E56C07" w:rsidRPr="00BE1B74">
        <w:rPr>
          <w:lang w:val="en-US"/>
        </w:rPr>
        <w:t xml:space="preserve">Joint </w:t>
      </w:r>
      <w:r w:rsidR="00063B9C" w:rsidRPr="00BE1B74">
        <w:rPr>
          <w:lang w:val="en-US"/>
        </w:rPr>
        <w:t>SL</w:t>
      </w:r>
      <w:r w:rsidR="00E56C07" w:rsidRPr="00BE1B74">
        <w:rPr>
          <w:lang w:val="en-US"/>
        </w:rPr>
        <w:t>-</w:t>
      </w:r>
      <w:proofErr w:type="spellStart"/>
      <w:r w:rsidR="00063B9C" w:rsidRPr="00BE1B74">
        <w:rPr>
          <w:lang w:val="en-US"/>
        </w:rPr>
        <w:t>U</w:t>
      </w:r>
      <w:r w:rsidR="00E56C07" w:rsidRPr="00BE1B74">
        <w:rPr>
          <w:lang w:val="en-US"/>
        </w:rPr>
        <w:t>u</w:t>
      </w:r>
      <w:proofErr w:type="spellEnd"/>
      <w:r w:rsidR="00063B9C" w:rsidRPr="00BE1B74">
        <w:rPr>
          <w:lang w:val="en-US"/>
        </w:rPr>
        <w:t xml:space="preserve"> positioning </w:t>
      </w:r>
      <w:r w:rsidRPr="00BE1B74">
        <w:rPr>
          <w:lang w:val="en-US"/>
        </w:rPr>
        <w:t xml:space="preserve">mode: </w:t>
      </w:r>
      <w:r w:rsidR="00367F78" w:rsidRPr="00BE1B74">
        <w:rPr>
          <w:lang w:val="en-US"/>
        </w:rPr>
        <w:t xml:space="preserve">UEs perform SL </w:t>
      </w:r>
      <w:r w:rsidR="00E56C07" w:rsidRPr="00BE1B74">
        <w:rPr>
          <w:lang w:val="en-US"/>
        </w:rPr>
        <w:t xml:space="preserve">and </w:t>
      </w:r>
      <w:proofErr w:type="spellStart"/>
      <w:r w:rsidR="00E56C07" w:rsidRPr="00BE1B74">
        <w:rPr>
          <w:lang w:val="en-US"/>
        </w:rPr>
        <w:t>Uu</w:t>
      </w:r>
      <w:proofErr w:type="spellEnd"/>
      <w:r w:rsidR="00E56C07" w:rsidRPr="00BE1B74">
        <w:rPr>
          <w:lang w:val="en-US"/>
        </w:rPr>
        <w:t xml:space="preserve"> </w:t>
      </w:r>
      <w:r w:rsidR="00367F78" w:rsidRPr="00BE1B74">
        <w:rPr>
          <w:lang w:val="en-US"/>
        </w:rPr>
        <w:t>measurements</w:t>
      </w:r>
      <w:r w:rsidR="00E56C07" w:rsidRPr="00BE1B74">
        <w:rPr>
          <w:lang w:val="en-US"/>
        </w:rPr>
        <w:t xml:space="preserve">, </w:t>
      </w:r>
      <w:proofErr w:type="spellStart"/>
      <w:r w:rsidR="00367F78" w:rsidRPr="00BE1B74">
        <w:rPr>
          <w:lang w:val="en-US"/>
        </w:rPr>
        <w:t>gNB</w:t>
      </w:r>
      <w:proofErr w:type="spellEnd"/>
      <w:r w:rsidR="00367F78" w:rsidRPr="00BE1B74">
        <w:rPr>
          <w:lang w:val="en-US"/>
        </w:rPr>
        <w:t xml:space="preserve">(s) perform </w:t>
      </w:r>
      <w:proofErr w:type="spellStart"/>
      <w:r w:rsidR="00367F78" w:rsidRPr="00BE1B74">
        <w:rPr>
          <w:lang w:val="en-US"/>
        </w:rPr>
        <w:t>Uu</w:t>
      </w:r>
      <w:proofErr w:type="spellEnd"/>
      <w:r w:rsidR="00367F78" w:rsidRPr="00BE1B74">
        <w:rPr>
          <w:lang w:val="en-US"/>
        </w:rPr>
        <w:t xml:space="preserve"> measurements</w:t>
      </w:r>
      <w:r w:rsidR="00E56C07" w:rsidRPr="00BE1B74">
        <w:rPr>
          <w:lang w:val="en-US"/>
        </w:rPr>
        <w:t xml:space="preserve"> (if it is a DL+UL </w:t>
      </w:r>
      <w:proofErr w:type="spellStart"/>
      <w:r w:rsidR="00E56C07" w:rsidRPr="00BE1B74">
        <w:rPr>
          <w:lang w:val="en-US"/>
        </w:rPr>
        <w:t>Uu</w:t>
      </w:r>
      <w:proofErr w:type="spellEnd"/>
      <w:r w:rsidR="00E56C07" w:rsidRPr="00BE1B74">
        <w:rPr>
          <w:lang w:val="en-US"/>
        </w:rPr>
        <w:t xml:space="preserve"> positioning method)</w:t>
      </w:r>
      <w:r w:rsidR="00367F78" w:rsidRPr="00BE1B74">
        <w:rPr>
          <w:lang w:val="en-US"/>
        </w:rPr>
        <w:t xml:space="preserve">, and all </w:t>
      </w:r>
      <w:r w:rsidR="00E56C07" w:rsidRPr="00BE1B74">
        <w:rPr>
          <w:lang w:val="en-US"/>
        </w:rPr>
        <w:t xml:space="preserve">measurements </w:t>
      </w:r>
      <w:r w:rsidR="00367F78" w:rsidRPr="00BE1B74">
        <w:rPr>
          <w:lang w:val="en-US"/>
        </w:rPr>
        <w:t xml:space="preserve">are sent to the LMF for the location determination. </w:t>
      </w:r>
    </w:p>
    <w:p w14:paraId="36CEA606" w14:textId="67B3AB1C" w:rsidR="00063B9C" w:rsidRPr="00BE1B74" w:rsidRDefault="003B0685" w:rsidP="004862FB">
      <w:pPr>
        <w:pStyle w:val="ListParagraph"/>
        <w:numPr>
          <w:ilvl w:val="0"/>
          <w:numId w:val="11"/>
        </w:numPr>
        <w:rPr>
          <w:lang w:val="en-US"/>
        </w:rPr>
      </w:pPr>
      <w:r w:rsidRPr="00BE1B74">
        <w:rPr>
          <w:lang w:val="en-US"/>
        </w:rPr>
        <w:t xml:space="preserve">UE-based </w:t>
      </w:r>
      <w:r w:rsidR="00E56C07" w:rsidRPr="00BE1B74">
        <w:rPr>
          <w:lang w:val="en-US"/>
        </w:rPr>
        <w:t xml:space="preserve">Joint </w:t>
      </w:r>
      <w:r w:rsidR="00063B9C" w:rsidRPr="00BE1B74">
        <w:rPr>
          <w:lang w:val="en-US"/>
        </w:rPr>
        <w:t>SL</w:t>
      </w:r>
      <w:r w:rsidR="00E56C07" w:rsidRPr="00BE1B74">
        <w:rPr>
          <w:lang w:val="en-US"/>
        </w:rPr>
        <w:t>-</w:t>
      </w:r>
      <w:proofErr w:type="spellStart"/>
      <w:r w:rsidR="00063B9C" w:rsidRPr="00BE1B74">
        <w:rPr>
          <w:lang w:val="en-US"/>
        </w:rPr>
        <w:t>U</w:t>
      </w:r>
      <w:r w:rsidR="00E56C07" w:rsidRPr="00BE1B74">
        <w:rPr>
          <w:lang w:val="en-US"/>
        </w:rPr>
        <w:t>u</w:t>
      </w:r>
      <w:proofErr w:type="spellEnd"/>
      <w:r w:rsidR="00063B9C" w:rsidRPr="00BE1B74">
        <w:rPr>
          <w:lang w:val="en-US"/>
        </w:rPr>
        <w:t xml:space="preserve"> positioning </w:t>
      </w:r>
      <w:r w:rsidRPr="00BE1B74">
        <w:rPr>
          <w:lang w:val="en-US"/>
        </w:rPr>
        <w:t xml:space="preserve">mode: </w:t>
      </w:r>
      <w:r w:rsidR="00063B9C" w:rsidRPr="00BE1B74">
        <w:rPr>
          <w:lang w:val="en-US"/>
        </w:rPr>
        <w:t>UEs perform SL</w:t>
      </w:r>
      <w:r w:rsidR="00306265" w:rsidRPr="00BE1B74">
        <w:rPr>
          <w:lang w:val="en-US"/>
        </w:rPr>
        <w:t xml:space="preserve"> and </w:t>
      </w:r>
      <w:proofErr w:type="spellStart"/>
      <w:r w:rsidR="00306265" w:rsidRPr="00BE1B74">
        <w:rPr>
          <w:lang w:val="en-US"/>
        </w:rPr>
        <w:t>Uu</w:t>
      </w:r>
      <w:proofErr w:type="spellEnd"/>
      <w:r w:rsidR="00063B9C" w:rsidRPr="00BE1B74">
        <w:rPr>
          <w:lang w:val="en-US"/>
        </w:rPr>
        <w:t xml:space="preserve"> measurements, </w:t>
      </w:r>
      <w:proofErr w:type="spellStart"/>
      <w:r w:rsidR="00063B9C" w:rsidRPr="00BE1B74">
        <w:rPr>
          <w:lang w:val="en-US"/>
        </w:rPr>
        <w:t>gNB</w:t>
      </w:r>
      <w:proofErr w:type="spellEnd"/>
      <w:r w:rsidR="00063B9C" w:rsidRPr="00BE1B74">
        <w:rPr>
          <w:lang w:val="en-US"/>
        </w:rPr>
        <w:t xml:space="preserve">(s) perform </w:t>
      </w:r>
      <w:proofErr w:type="spellStart"/>
      <w:r w:rsidR="00063B9C" w:rsidRPr="00BE1B74">
        <w:rPr>
          <w:lang w:val="en-US"/>
        </w:rPr>
        <w:t>Uu</w:t>
      </w:r>
      <w:proofErr w:type="spellEnd"/>
      <w:r w:rsidR="00063B9C" w:rsidRPr="00BE1B74">
        <w:rPr>
          <w:lang w:val="en-US"/>
        </w:rPr>
        <w:t xml:space="preserve"> measurements, and all are sent to </w:t>
      </w:r>
      <w:r w:rsidR="001B1D65" w:rsidRPr="00BE1B74">
        <w:rPr>
          <w:lang w:val="en-US"/>
        </w:rPr>
        <w:t>one of the UEs involved in the SL positioning session</w:t>
      </w:r>
      <w:r w:rsidR="00063B9C" w:rsidRPr="00BE1B74">
        <w:rPr>
          <w:lang w:val="en-US"/>
        </w:rPr>
        <w:t xml:space="preserve"> for location determination. </w:t>
      </w:r>
    </w:p>
    <w:p w14:paraId="065E44A2" w14:textId="6848D821" w:rsidR="001B1D65" w:rsidRPr="00BE1B74" w:rsidRDefault="001B1D65" w:rsidP="004862FB">
      <w:pPr>
        <w:pStyle w:val="ListParagraph"/>
        <w:numPr>
          <w:ilvl w:val="0"/>
          <w:numId w:val="11"/>
        </w:numPr>
        <w:spacing w:after="0"/>
        <w:rPr>
          <w:lang w:val="en-US"/>
        </w:rPr>
      </w:pPr>
      <w:r w:rsidRPr="00BE1B74">
        <w:rPr>
          <w:lang w:val="en-US"/>
        </w:rPr>
        <w:t>Network-based Joint SL-</w:t>
      </w:r>
      <w:proofErr w:type="spellStart"/>
      <w:r w:rsidRPr="00BE1B74">
        <w:rPr>
          <w:lang w:val="en-US"/>
        </w:rPr>
        <w:t>Uu</w:t>
      </w:r>
      <w:proofErr w:type="spellEnd"/>
      <w:r w:rsidRPr="00BE1B74">
        <w:rPr>
          <w:lang w:val="en-US"/>
        </w:rPr>
        <w:t xml:space="preserve"> positioning mode: UEs perform SL measurements, </w:t>
      </w:r>
      <w:proofErr w:type="spellStart"/>
      <w:r w:rsidRPr="00BE1B74">
        <w:rPr>
          <w:lang w:val="en-US"/>
        </w:rPr>
        <w:t>gNB</w:t>
      </w:r>
      <w:proofErr w:type="spellEnd"/>
      <w:r w:rsidRPr="00BE1B74">
        <w:rPr>
          <w:lang w:val="en-US"/>
        </w:rPr>
        <w:t xml:space="preserve">(s) perform </w:t>
      </w:r>
      <w:proofErr w:type="spellStart"/>
      <w:r w:rsidRPr="00BE1B74">
        <w:rPr>
          <w:lang w:val="en-US"/>
        </w:rPr>
        <w:t>Uu</w:t>
      </w:r>
      <w:proofErr w:type="spellEnd"/>
      <w:r w:rsidRPr="00BE1B74">
        <w:rPr>
          <w:lang w:val="en-US"/>
        </w:rPr>
        <w:t xml:space="preserve"> measurements (if it is a DL+UL </w:t>
      </w:r>
      <w:proofErr w:type="spellStart"/>
      <w:r w:rsidRPr="00BE1B74">
        <w:rPr>
          <w:lang w:val="en-US"/>
        </w:rPr>
        <w:t>Uu</w:t>
      </w:r>
      <w:proofErr w:type="spellEnd"/>
      <w:r w:rsidRPr="00BE1B74">
        <w:rPr>
          <w:lang w:val="en-US"/>
        </w:rPr>
        <w:t xml:space="preserve"> positioning method), and all measurements are sent to the LMF for the location determination. </w:t>
      </w:r>
    </w:p>
    <w:p w14:paraId="678B555F" w14:textId="77777777" w:rsidR="001B1D65" w:rsidRPr="00BE1B74" w:rsidRDefault="001B1D65" w:rsidP="001B1D65">
      <w:pPr>
        <w:pStyle w:val="ListParagraph"/>
        <w:spacing w:after="0"/>
        <w:rPr>
          <w:lang w:val="en-US"/>
        </w:rPr>
      </w:pPr>
    </w:p>
    <w:tbl>
      <w:tblPr>
        <w:tblW w:w="9619" w:type="dxa"/>
        <w:jc w:val="center"/>
        <w:tblCellMar>
          <w:left w:w="0" w:type="dxa"/>
          <w:right w:w="0" w:type="dxa"/>
        </w:tblCellMar>
        <w:tblLook w:val="0420" w:firstRow="1" w:lastRow="0" w:firstColumn="0" w:lastColumn="0" w:noHBand="0" w:noVBand="1"/>
      </w:tblPr>
      <w:tblGrid>
        <w:gridCol w:w="2330"/>
        <w:gridCol w:w="2265"/>
        <w:gridCol w:w="2325"/>
        <w:gridCol w:w="2699"/>
      </w:tblGrid>
      <w:tr w:rsidR="001B1D65" w:rsidRPr="00BE1B74" w14:paraId="10A71311" w14:textId="757F1DB0" w:rsidTr="001B1D65">
        <w:trPr>
          <w:trHeight w:val="16"/>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012A5706" w14:textId="12883ADD" w:rsidR="001B1D65" w:rsidRPr="00BE1B74" w:rsidRDefault="001B1D65" w:rsidP="009E5475">
            <w:pPr>
              <w:jc w:val="center"/>
              <w:rPr>
                <w:color w:val="FFFFFF" w:themeColor="background1"/>
                <w:lang w:val="en-US"/>
              </w:rPr>
            </w:pPr>
            <w:r w:rsidRPr="00BE1B74">
              <w:rPr>
                <w:b/>
                <w:bCs/>
                <w:color w:val="FFFFFF" w:themeColor="background1"/>
                <w:lang w:val="en-US"/>
              </w:rPr>
              <w:t>Joint SL-</w:t>
            </w:r>
            <w:proofErr w:type="spellStart"/>
            <w:r w:rsidRPr="00BE1B74">
              <w:rPr>
                <w:b/>
                <w:bCs/>
                <w:color w:val="FFFFFF" w:themeColor="background1"/>
                <w:lang w:val="en-US"/>
              </w:rPr>
              <w:t>Uu</w:t>
            </w:r>
            <w:proofErr w:type="spellEnd"/>
            <w:r w:rsidRPr="00BE1B74">
              <w:rPr>
                <w:b/>
                <w:bCs/>
                <w:color w:val="FFFFFF" w:themeColor="background1"/>
                <w:lang w:val="en-US"/>
              </w:rPr>
              <w:t xml:space="preserve"> Positioning mode</w:t>
            </w:r>
          </w:p>
        </w:tc>
        <w:tc>
          <w:tcPr>
            <w:tcW w:w="2265"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06B96011" w14:textId="56C75E93" w:rsidR="001B1D65" w:rsidRPr="00BE1B74" w:rsidRDefault="001B1D65" w:rsidP="009E5475">
            <w:pPr>
              <w:jc w:val="center"/>
              <w:rPr>
                <w:color w:val="FFFFFF" w:themeColor="background1"/>
                <w:lang w:val="en-US"/>
              </w:rPr>
            </w:pPr>
            <w:r w:rsidRPr="00BE1B74">
              <w:rPr>
                <w:b/>
                <w:bCs/>
                <w:color w:val="FFFFFF" w:themeColor="background1"/>
                <w:lang w:val="en-US"/>
              </w:rPr>
              <w:t xml:space="preserve">UE </w:t>
            </w:r>
            <w:proofErr w:type="spellStart"/>
            <w:r w:rsidRPr="00BE1B74">
              <w:rPr>
                <w:b/>
                <w:bCs/>
                <w:color w:val="FFFFFF" w:themeColor="background1"/>
                <w:lang w:val="en-US"/>
              </w:rPr>
              <w:t>Uu</w:t>
            </w:r>
            <w:proofErr w:type="spellEnd"/>
            <w:r w:rsidRPr="00BE1B74">
              <w:rPr>
                <w:b/>
                <w:bCs/>
                <w:color w:val="FFFFFF" w:themeColor="background1"/>
                <w:lang w:val="en-US"/>
              </w:rPr>
              <w:t xml:space="preserve"> measurements</w:t>
            </w:r>
          </w:p>
        </w:tc>
        <w:tc>
          <w:tcPr>
            <w:tcW w:w="2325" w:type="dxa"/>
            <w:tcBorders>
              <w:top w:val="single" w:sz="8" w:space="0" w:color="13171F"/>
              <w:left w:val="single" w:sz="8" w:space="0" w:color="13171F"/>
              <w:bottom w:val="single" w:sz="8" w:space="0" w:color="13171F"/>
              <w:right w:val="single" w:sz="8" w:space="0" w:color="13171F"/>
            </w:tcBorders>
            <w:shd w:val="clear" w:color="auto" w:fill="1B3DA8"/>
          </w:tcPr>
          <w:p w14:paraId="46925338" w14:textId="737519E9" w:rsidR="001B1D65" w:rsidRPr="00BE1B74" w:rsidRDefault="001B1D65" w:rsidP="009E5475">
            <w:pPr>
              <w:jc w:val="center"/>
              <w:rPr>
                <w:b/>
                <w:bCs/>
                <w:color w:val="FFFFFF" w:themeColor="background1"/>
                <w:lang w:val="en-US"/>
              </w:rPr>
            </w:pPr>
            <w:r w:rsidRPr="00BE1B74">
              <w:rPr>
                <w:b/>
                <w:bCs/>
                <w:color w:val="FFFFFF" w:themeColor="background1"/>
                <w:lang w:val="en-US"/>
              </w:rPr>
              <w:t>UE SL measurements</w:t>
            </w:r>
          </w:p>
        </w:tc>
        <w:tc>
          <w:tcPr>
            <w:tcW w:w="2699" w:type="dxa"/>
            <w:tcBorders>
              <w:top w:val="single" w:sz="8" w:space="0" w:color="13171F"/>
              <w:left w:val="single" w:sz="8" w:space="0" w:color="13171F"/>
              <w:bottom w:val="single" w:sz="8" w:space="0" w:color="13171F"/>
              <w:right w:val="single" w:sz="8" w:space="0" w:color="13171F"/>
            </w:tcBorders>
            <w:shd w:val="clear" w:color="auto" w:fill="1B3DA8"/>
          </w:tcPr>
          <w:p w14:paraId="28A2DA88" w14:textId="082074C9" w:rsidR="001B1D65" w:rsidRPr="00BE1B74" w:rsidRDefault="001B1D65" w:rsidP="009E5475">
            <w:pPr>
              <w:jc w:val="center"/>
              <w:rPr>
                <w:b/>
                <w:bCs/>
                <w:color w:val="FFFFFF" w:themeColor="background1"/>
                <w:lang w:val="en-US"/>
              </w:rPr>
            </w:pPr>
            <w:proofErr w:type="spellStart"/>
            <w:r w:rsidRPr="00BE1B74">
              <w:rPr>
                <w:b/>
                <w:bCs/>
                <w:color w:val="FFFFFF" w:themeColor="background1"/>
                <w:lang w:val="en-US"/>
              </w:rPr>
              <w:t>gNB</w:t>
            </w:r>
            <w:proofErr w:type="spellEnd"/>
            <w:r w:rsidRPr="00BE1B74">
              <w:rPr>
                <w:b/>
                <w:bCs/>
                <w:color w:val="FFFFFF" w:themeColor="background1"/>
                <w:lang w:val="en-US"/>
              </w:rPr>
              <w:t xml:space="preserve"> measurements</w:t>
            </w:r>
          </w:p>
        </w:tc>
      </w:tr>
      <w:tr w:rsidR="001B1D65" w:rsidRPr="00BE1B74" w14:paraId="0D56E0EC" w14:textId="3D0AD1C4"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74933110" w14:textId="3AC2B653" w:rsidR="001B1D65" w:rsidRPr="00BE1B74" w:rsidRDefault="001B1D65" w:rsidP="009E5475">
            <w:pPr>
              <w:jc w:val="center"/>
              <w:rPr>
                <w:lang w:val="en-US"/>
              </w:rPr>
            </w:pPr>
            <w:r w:rsidRPr="00BE1B74">
              <w:rPr>
                <w:lang w:val="en-US"/>
              </w:rPr>
              <w:t>UE-based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7ABBAFDE" w14:textId="5243FCD1" w:rsidR="001B1D65" w:rsidRPr="00BE1B74" w:rsidRDefault="001B1D65" w:rsidP="009E5475">
            <w:pPr>
              <w:jc w:val="center"/>
              <w:rPr>
                <w:lang w:val="en-US"/>
              </w:rPr>
            </w:pPr>
            <w:r w:rsidRPr="00BE1B74">
              <w:rPr>
                <w:lang w:val="en-US"/>
              </w:rPr>
              <w:t>Yes</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4DEA6EA0" w14:textId="03757584" w:rsidR="001B1D65" w:rsidRPr="00BE1B74" w:rsidRDefault="001B1D65" w:rsidP="009E5475">
            <w:pPr>
              <w:jc w:val="center"/>
              <w:rPr>
                <w:lang w:val="en-US"/>
              </w:rPr>
            </w:pPr>
            <w:r w:rsidRPr="00BE1B74">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631E1422" w14:textId="2EFA7699" w:rsidR="001B1D65" w:rsidRPr="00BE1B74" w:rsidRDefault="001B1D65" w:rsidP="009E5475">
            <w:pPr>
              <w:jc w:val="center"/>
              <w:rPr>
                <w:lang w:val="en-US"/>
              </w:rPr>
            </w:pPr>
            <w:r w:rsidRPr="00BE1B74">
              <w:rPr>
                <w:lang w:val="en-US"/>
              </w:rPr>
              <w:t>No</w:t>
            </w:r>
          </w:p>
        </w:tc>
      </w:tr>
      <w:tr w:rsidR="001B1D65" w:rsidRPr="00BE1B74" w14:paraId="6F590952" w14:textId="1E4EB15B"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58FF6838" w14:textId="5A0B61A7" w:rsidR="001B1D65" w:rsidRPr="00BE1B74" w:rsidRDefault="001B1D65" w:rsidP="009E5475">
            <w:pPr>
              <w:jc w:val="center"/>
              <w:rPr>
                <w:lang w:val="en-US"/>
              </w:rPr>
            </w:pPr>
            <w:r w:rsidRPr="00BE1B74">
              <w:rPr>
                <w:lang w:val="en-US"/>
              </w:rPr>
              <w:t>UE-assisted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141AB65" w14:textId="310A50B9" w:rsidR="001B1D65" w:rsidRPr="00BE1B74" w:rsidRDefault="001B1D65" w:rsidP="009E5475">
            <w:pPr>
              <w:jc w:val="center"/>
              <w:rPr>
                <w:lang w:val="en-US"/>
              </w:rPr>
            </w:pPr>
            <w:r w:rsidRPr="00BE1B74">
              <w:rPr>
                <w:lang w:val="en-US"/>
              </w:rPr>
              <w:t>Yes</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064F0C4E" w14:textId="54FC3DBD" w:rsidR="001B1D65" w:rsidRPr="00BE1B74" w:rsidRDefault="001B1D65" w:rsidP="009E5475">
            <w:pPr>
              <w:jc w:val="center"/>
              <w:rPr>
                <w:lang w:val="en-US"/>
              </w:rPr>
            </w:pPr>
            <w:r w:rsidRPr="00BE1B74">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58834ABF" w14:textId="063EDE3C" w:rsidR="001B1D65" w:rsidRPr="00BE1B74" w:rsidRDefault="001B1D65" w:rsidP="001B1D65">
            <w:pPr>
              <w:spacing w:after="0"/>
              <w:jc w:val="center"/>
              <w:rPr>
                <w:lang w:val="en-US"/>
              </w:rPr>
            </w:pPr>
            <w:r w:rsidRPr="00BE1B74">
              <w:rPr>
                <w:lang w:val="en-US"/>
              </w:rPr>
              <w:t>Yes (DL+UL positioning)</w:t>
            </w:r>
          </w:p>
          <w:p w14:paraId="4BF6B97D" w14:textId="3C75976C" w:rsidR="001B1D65" w:rsidRPr="00BE1B74" w:rsidRDefault="001B1D65" w:rsidP="001B1D65">
            <w:pPr>
              <w:spacing w:after="0"/>
              <w:jc w:val="center"/>
              <w:rPr>
                <w:lang w:val="en-US"/>
              </w:rPr>
            </w:pPr>
            <w:r w:rsidRPr="00BE1B74">
              <w:rPr>
                <w:lang w:val="en-US"/>
              </w:rPr>
              <w:t>No (DL positioning)</w:t>
            </w:r>
          </w:p>
        </w:tc>
      </w:tr>
      <w:tr w:rsidR="001B1D65" w:rsidRPr="00BE1B74" w14:paraId="19977953" w14:textId="77777777"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4C8420E5" w14:textId="4923BF90" w:rsidR="001B1D65" w:rsidRPr="00BE1B74" w:rsidRDefault="001B1D65" w:rsidP="009E5475">
            <w:pPr>
              <w:jc w:val="center"/>
              <w:rPr>
                <w:lang w:val="en-US"/>
              </w:rPr>
            </w:pPr>
            <w:r w:rsidRPr="00BE1B74">
              <w:rPr>
                <w:lang w:val="en-US"/>
              </w:rPr>
              <w:t>Network-based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03EECD6F" w14:textId="4AF529FB" w:rsidR="001B1D65" w:rsidRPr="00BE1B74" w:rsidRDefault="001B1D65" w:rsidP="009E5475">
            <w:pPr>
              <w:jc w:val="center"/>
              <w:rPr>
                <w:lang w:val="en-US"/>
              </w:rPr>
            </w:pPr>
            <w:r w:rsidRPr="00BE1B74">
              <w:rPr>
                <w:lang w:val="en-US"/>
              </w:rPr>
              <w:t>No</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7B4BBF70" w14:textId="36517EBF" w:rsidR="001B1D65" w:rsidRPr="00BE1B74" w:rsidRDefault="001B1D65" w:rsidP="009E5475">
            <w:pPr>
              <w:jc w:val="center"/>
              <w:rPr>
                <w:lang w:val="en-US"/>
              </w:rPr>
            </w:pPr>
            <w:r w:rsidRPr="00BE1B74">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23FC1AA9" w14:textId="0042EFC0" w:rsidR="001B1D65" w:rsidRPr="00BE1B74" w:rsidRDefault="001B1D65" w:rsidP="009E5475">
            <w:pPr>
              <w:jc w:val="center"/>
              <w:rPr>
                <w:lang w:val="en-US"/>
              </w:rPr>
            </w:pPr>
            <w:r w:rsidRPr="00BE1B74">
              <w:rPr>
                <w:lang w:val="en-US"/>
              </w:rPr>
              <w:t>Yes</w:t>
            </w:r>
          </w:p>
        </w:tc>
      </w:tr>
    </w:tbl>
    <w:p w14:paraId="738D1777" w14:textId="72C6507F" w:rsidR="003B0685" w:rsidRPr="00BE1B74" w:rsidRDefault="003B0685" w:rsidP="001B1D65">
      <w:pPr>
        <w:rPr>
          <w:lang w:val="en-US"/>
        </w:rPr>
      </w:pPr>
    </w:p>
    <w:p w14:paraId="6053CD9B" w14:textId="23671363" w:rsidR="001B1D65" w:rsidRPr="00BE1B74" w:rsidRDefault="001B1D65" w:rsidP="00BE0CC9">
      <w:pPr>
        <w:rPr>
          <w:lang w:val="en-US"/>
        </w:rPr>
      </w:pPr>
      <w:r w:rsidRPr="00BE1B74">
        <w:rPr>
          <w:lang w:val="en-US"/>
        </w:rPr>
        <w:t xml:space="preserve">Note that the above </w:t>
      </w:r>
      <w:r w:rsidR="00432AE3" w:rsidRPr="00BE1B74">
        <w:rPr>
          <w:lang w:val="en-US"/>
        </w:rPr>
        <w:t>j</w:t>
      </w:r>
      <w:r w:rsidR="00185256" w:rsidRPr="00BE1B74">
        <w:rPr>
          <w:lang w:val="en-US"/>
        </w:rPr>
        <w:t xml:space="preserve">oint </w:t>
      </w:r>
      <w:r w:rsidRPr="00BE1B74">
        <w:rPr>
          <w:lang w:val="en-US"/>
        </w:rPr>
        <w:t>SL-</w:t>
      </w:r>
      <w:proofErr w:type="spellStart"/>
      <w:r w:rsidRPr="00BE1B74">
        <w:rPr>
          <w:lang w:val="en-US"/>
        </w:rPr>
        <w:t>Uu</w:t>
      </w:r>
      <w:proofErr w:type="spellEnd"/>
      <w:r w:rsidRPr="00BE1B74">
        <w:rPr>
          <w:lang w:val="en-US"/>
        </w:rPr>
        <w:t xml:space="preserve"> positioning modes could be applicable to both partial and in-coverage scenarios. </w:t>
      </w:r>
      <w:r w:rsidR="00432AE3" w:rsidRPr="00BE1B74">
        <w:rPr>
          <w:lang w:val="en-US"/>
        </w:rPr>
        <w:t xml:space="preserve">For example, for the </w:t>
      </w:r>
      <w:r w:rsidRPr="00BE1B74">
        <w:rPr>
          <w:lang w:val="en-US"/>
        </w:rPr>
        <w:t>in-coverage</w:t>
      </w:r>
      <w:r w:rsidR="00432AE3" w:rsidRPr="00BE1B74">
        <w:rPr>
          <w:lang w:val="en-US"/>
        </w:rPr>
        <w:t xml:space="preserve"> case, all UEs involved </w:t>
      </w:r>
      <w:r w:rsidR="003E4964" w:rsidRPr="00BE1B74">
        <w:rPr>
          <w:lang w:val="en-US"/>
        </w:rPr>
        <w:t xml:space="preserve">in the SL Positioning session are also in coverage, as shown in the figure below. In this case, </w:t>
      </w:r>
      <w:r w:rsidR="00E56CB8" w:rsidRPr="00BE1B74">
        <w:rPr>
          <w:lang w:val="en-US"/>
        </w:rPr>
        <w:t xml:space="preserve">clearly, it should be possible, all entities, both UE(s) and </w:t>
      </w:r>
      <w:proofErr w:type="spellStart"/>
      <w:r w:rsidR="00E56CB8" w:rsidRPr="00BE1B74">
        <w:rPr>
          <w:lang w:val="en-US"/>
        </w:rPr>
        <w:t>gNB</w:t>
      </w:r>
      <w:proofErr w:type="spellEnd"/>
      <w:r w:rsidR="00E56CB8" w:rsidRPr="00BE1B74">
        <w:rPr>
          <w:lang w:val="en-US"/>
        </w:rPr>
        <w:t xml:space="preserve">(s), transmit positioning signals perform measurements, and then </w:t>
      </w:r>
      <w:r w:rsidR="00B95701" w:rsidRPr="00BE1B74">
        <w:rPr>
          <w:lang w:val="en-US"/>
        </w:rPr>
        <w:t>report those measurements to the entity performing the location</w:t>
      </w:r>
      <w:r w:rsidR="00EA0DF0" w:rsidRPr="00BE1B74">
        <w:rPr>
          <w:lang w:val="en-US"/>
        </w:rPr>
        <w:t xml:space="preserve"> determination. This could be the LMF for UE-assisted and network-based positioning, or it could be a UE, for UE-based positioning</w:t>
      </w:r>
    </w:p>
    <w:p w14:paraId="271B2603" w14:textId="22FFAC1D" w:rsidR="00B34185" w:rsidRPr="00BE1B74" w:rsidRDefault="00EA0DF0" w:rsidP="00BE0CC9">
      <w:pPr>
        <w:rPr>
          <w:lang w:val="en-US"/>
        </w:rPr>
      </w:pPr>
      <w:r w:rsidRPr="00BE1B74">
        <w:rPr>
          <w:lang w:val="en-US"/>
        </w:rPr>
        <w:t xml:space="preserve">For the </w:t>
      </w:r>
      <w:proofErr w:type="spellStart"/>
      <w:r w:rsidRPr="00BE1B74">
        <w:rPr>
          <w:lang w:val="en-US"/>
        </w:rPr>
        <w:t>partal</w:t>
      </w:r>
      <w:proofErr w:type="spellEnd"/>
      <w:r w:rsidRPr="00BE1B74">
        <w:rPr>
          <w:lang w:val="en-US"/>
        </w:rPr>
        <w:t xml:space="preserve"> coverage scenario, a subset of </w:t>
      </w:r>
      <w:r w:rsidR="00B34185" w:rsidRPr="00BE1B74">
        <w:rPr>
          <w:lang w:val="en-US"/>
        </w:rPr>
        <w:t xml:space="preserve">UEs can be in-coverage and the rest out-of-coverage, but still have a SL connection with one or more of the UEs that are in-coverage. </w:t>
      </w:r>
    </w:p>
    <w:p w14:paraId="14684DB2" w14:textId="337550F3" w:rsidR="00592BAC" w:rsidRPr="00BE1B74" w:rsidRDefault="00592BAC" w:rsidP="00BE0CC9">
      <w:pPr>
        <w:rPr>
          <w:lang w:val="en-US"/>
        </w:rPr>
      </w:pPr>
      <w:r w:rsidRPr="00BE1B74">
        <w:rPr>
          <w:lang w:val="en-US"/>
        </w:rPr>
        <w:lastRenderedPageBreak/>
        <w:t xml:space="preserve">In the next table, we include some examples of </w:t>
      </w:r>
      <w:r w:rsidR="002A00BB" w:rsidRPr="00BE1B74">
        <w:rPr>
          <w:lang w:val="en-US"/>
        </w:rPr>
        <w:t xml:space="preserve">scenarios of interest for the joint </w:t>
      </w:r>
      <w:proofErr w:type="spellStart"/>
      <w:r w:rsidR="002A00BB" w:rsidRPr="00BE1B74">
        <w:rPr>
          <w:lang w:val="en-US"/>
        </w:rPr>
        <w:t>Uu</w:t>
      </w:r>
      <w:proofErr w:type="spellEnd"/>
      <w:r w:rsidR="002A00BB" w:rsidRPr="00BE1B74">
        <w:rPr>
          <w:lang w:val="en-US"/>
        </w:rPr>
        <w:t xml:space="preserve">/SL Positioning, along with a description of what could be a potential operation. </w:t>
      </w:r>
    </w:p>
    <w:tbl>
      <w:tblPr>
        <w:tblW w:w="9619" w:type="dxa"/>
        <w:jc w:val="center"/>
        <w:tblCellMar>
          <w:left w:w="0" w:type="dxa"/>
          <w:right w:w="0" w:type="dxa"/>
        </w:tblCellMar>
        <w:tblLook w:val="0420" w:firstRow="1" w:lastRow="0" w:firstColumn="0" w:lastColumn="0" w:noHBand="0" w:noVBand="1"/>
      </w:tblPr>
      <w:tblGrid>
        <w:gridCol w:w="1059"/>
        <w:gridCol w:w="1228"/>
        <w:gridCol w:w="4176"/>
        <w:gridCol w:w="3156"/>
      </w:tblGrid>
      <w:tr w:rsidR="00BC795B" w:rsidRPr="00BE1B74" w14:paraId="3C8FB505" w14:textId="2E4E6293" w:rsidTr="003F1252">
        <w:trPr>
          <w:trHeight w:val="16"/>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4D69B529" w14:textId="7680A1D2" w:rsidR="00BC795B" w:rsidRPr="00BE1B74" w:rsidRDefault="002B797B" w:rsidP="00214E36">
            <w:pPr>
              <w:jc w:val="center"/>
              <w:rPr>
                <w:color w:val="FFFFFF" w:themeColor="background1"/>
                <w:sz w:val="18"/>
                <w:szCs w:val="18"/>
                <w:lang w:val="en-US"/>
              </w:rPr>
            </w:pPr>
            <w:r w:rsidRPr="00BE1B74">
              <w:rPr>
                <w:b/>
                <w:bCs/>
                <w:color w:val="FFFFFF" w:themeColor="background1"/>
                <w:sz w:val="18"/>
                <w:szCs w:val="18"/>
                <w:lang w:val="en-US"/>
              </w:rPr>
              <w:t>Target UE’s</w:t>
            </w:r>
            <w:r w:rsidR="00BC795B" w:rsidRPr="00BE1B74">
              <w:rPr>
                <w:b/>
                <w:bCs/>
                <w:color w:val="FFFFFF" w:themeColor="background1"/>
                <w:sz w:val="18"/>
                <w:szCs w:val="18"/>
                <w:lang w:val="en-US"/>
              </w:rPr>
              <w:t xml:space="preserve"> DL</w:t>
            </w:r>
            <w:r w:rsidR="000A6F9F" w:rsidRPr="00BE1B74">
              <w:rPr>
                <w:b/>
                <w:bCs/>
                <w:color w:val="FFFFFF" w:themeColor="background1"/>
                <w:sz w:val="18"/>
                <w:szCs w:val="18"/>
                <w:lang w:val="en-US"/>
              </w:rPr>
              <w:t>-PRS</w:t>
            </w:r>
            <w:r w:rsidR="00BC795B" w:rsidRPr="00BE1B74">
              <w:rPr>
                <w:b/>
                <w:bCs/>
                <w:color w:val="FFFFFF" w:themeColor="background1"/>
                <w:sz w:val="18"/>
                <w:szCs w:val="18"/>
                <w:lang w:val="en-US"/>
              </w:rPr>
              <w:t xml:space="preserve"> In-Coverage</w:t>
            </w:r>
          </w:p>
        </w:tc>
        <w:tc>
          <w:tcPr>
            <w:tcW w:w="1228"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6B57D4B6" w14:textId="4B1469D2" w:rsidR="00BC795B" w:rsidRPr="00BE1B74" w:rsidRDefault="002B797B" w:rsidP="00214E36">
            <w:pPr>
              <w:jc w:val="center"/>
              <w:rPr>
                <w:color w:val="FFFFFF" w:themeColor="background1"/>
                <w:sz w:val="18"/>
                <w:szCs w:val="18"/>
                <w:lang w:val="en-US"/>
              </w:rPr>
            </w:pPr>
            <w:r w:rsidRPr="00BE1B74">
              <w:rPr>
                <w:b/>
                <w:bCs/>
                <w:color w:val="FFFFFF" w:themeColor="background1"/>
                <w:sz w:val="18"/>
                <w:szCs w:val="18"/>
                <w:lang w:val="en-US"/>
              </w:rPr>
              <w:t xml:space="preserve">Target UE’s </w:t>
            </w:r>
            <w:r w:rsidR="0093111D" w:rsidRPr="00BE1B74">
              <w:rPr>
                <w:b/>
                <w:bCs/>
                <w:color w:val="FFFFFF" w:themeColor="background1"/>
                <w:sz w:val="18"/>
                <w:szCs w:val="18"/>
                <w:lang w:val="en-US"/>
              </w:rPr>
              <w:t>SRS</w:t>
            </w:r>
            <w:r w:rsidR="00BC795B" w:rsidRPr="00BE1B74">
              <w:rPr>
                <w:b/>
                <w:bCs/>
                <w:color w:val="FFFFFF" w:themeColor="background1"/>
                <w:sz w:val="18"/>
                <w:szCs w:val="18"/>
                <w:lang w:val="en-US"/>
              </w:rPr>
              <w:t xml:space="preserve"> In-Coverage</w:t>
            </w:r>
          </w:p>
        </w:tc>
        <w:tc>
          <w:tcPr>
            <w:tcW w:w="4176"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23883CC2" w14:textId="3AB97A81" w:rsidR="00BC795B" w:rsidRPr="00BE1B74" w:rsidRDefault="00CC4AEF" w:rsidP="00214E36">
            <w:pPr>
              <w:jc w:val="center"/>
              <w:rPr>
                <w:color w:val="FFFFFF" w:themeColor="background1"/>
                <w:sz w:val="18"/>
                <w:szCs w:val="18"/>
                <w:lang w:val="en-US"/>
              </w:rPr>
            </w:pPr>
            <w:r w:rsidRPr="00BE1B74">
              <w:rPr>
                <w:b/>
                <w:bCs/>
                <w:color w:val="FFFFFF" w:themeColor="background1"/>
                <w:sz w:val="18"/>
                <w:szCs w:val="18"/>
                <w:lang w:val="en-US"/>
              </w:rPr>
              <w:t>Description</w:t>
            </w:r>
          </w:p>
        </w:tc>
        <w:tc>
          <w:tcPr>
            <w:tcW w:w="3156" w:type="dxa"/>
            <w:tcBorders>
              <w:top w:val="single" w:sz="8" w:space="0" w:color="13171F"/>
              <w:left w:val="single" w:sz="8" w:space="0" w:color="13171F"/>
              <w:bottom w:val="single" w:sz="8" w:space="0" w:color="13171F"/>
              <w:right w:val="single" w:sz="8" w:space="0" w:color="13171F"/>
            </w:tcBorders>
            <w:shd w:val="clear" w:color="auto" w:fill="1B3DA8"/>
          </w:tcPr>
          <w:p w14:paraId="71A6E7A5" w14:textId="1A8CB79C" w:rsidR="002B797B" w:rsidRPr="00BE1B74" w:rsidRDefault="002B797B" w:rsidP="00214E36">
            <w:pPr>
              <w:jc w:val="center"/>
              <w:rPr>
                <w:b/>
                <w:bCs/>
                <w:color w:val="FFFFFF" w:themeColor="background1"/>
                <w:sz w:val="18"/>
                <w:szCs w:val="18"/>
                <w:lang w:val="en-US"/>
              </w:rPr>
            </w:pPr>
            <w:r w:rsidRPr="00BE1B74">
              <w:rPr>
                <w:b/>
                <w:bCs/>
                <w:color w:val="FFFFFF" w:themeColor="background1"/>
                <w:sz w:val="18"/>
                <w:szCs w:val="18"/>
                <w:lang w:val="en-US"/>
              </w:rPr>
              <w:t>Example Figure</w:t>
            </w:r>
          </w:p>
        </w:tc>
      </w:tr>
      <w:tr w:rsidR="00BC795B" w:rsidRPr="00BE1B74" w14:paraId="4E85FE00" w14:textId="74FDCB3E" w:rsidTr="003F1252">
        <w:trPr>
          <w:trHeight w:val="907"/>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314DE49" w14:textId="77777777" w:rsidR="00BC795B" w:rsidRPr="00BE1B74" w:rsidRDefault="00BC795B" w:rsidP="00214E36">
            <w:pPr>
              <w:jc w:val="center"/>
              <w:rPr>
                <w:sz w:val="18"/>
                <w:szCs w:val="18"/>
                <w:lang w:val="en-US"/>
              </w:rPr>
            </w:pPr>
            <w:r w:rsidRPr="00BE1B74">
              <w:rPr>
                <w:sz w:val="18"/>
                <w:szCs w:val="18"/>
                <w:lang w:val="en-US"/>
              </w:rPr>
              <w:t>Yes</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72A05455" w14:textId="77777777" w:rsidR="00BC795B" w:rsidRPr="00BE1B74" w:rsidRDefault="00BC795B" w:rsidP="00214E36">
            <w:pPr>
              <w:jc w:val="center"/>
              <w:rPr>
                <w:sz w:val="18"/>
                <w:szCs w:val="18"/>
                <w:lang w:val="en-US"/>
              </w:rPr>
            </w:pPr>
            <w:r w:rsidRPr="00BE1B74">
              <w:rPr>
                <w:sz w:val="18"/>
                <w:szCs w:val="18"/>
                <w:lang w:val="en-US"/>
              </w:rPr>
              <w:t>Yes</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E46E649" w14:textId="0298AF8B" w:rsidR="002B797B" w:rsidRPr="00BE1B74" w:rsidRDefault="00BC795B" w:rsidP="004862FB">
            <w:pPr>
              <w:pStyle w:val="ListParagraph"/>
              <w:numPr>
                <w:ilvl w:val="0"/>
                <w:numId w:val="12"/>
              </w:numPr>
              <w:rPr>
                <w:sz w:val="18"/>
                <w:szCs w:val="18"/>
                <w:lang w:val="en-US"/>
              </w:rPr>
            </w:pPr>
            <w:r w:rsidRPr="00BE1B74">
              <w:rPr>
                <w:sz w:val="18"/>
                <w:szCs w:val="18"/>
                <w:lang w:val="en-US"/>
              </w:rPr>
              <w:t xml:space="preserve">SL UEs assisting </w:t>
            </w:r>
            <w:r w:rsidR="002B797B" w:rsidRPr="00BE1B74">
              <w:rPr>
                <w:sz w:val="18"/>
                <w:szCs w:val="18"/>
                <w:lang w:val="en-US"/>
              </w:rPr>
              <w:t>the target UE’s</w:t>
            </w:r>
            <w:r w:rsidRPr="00BE1B74">
              <w:rPr>
                <w:sz w:val="18"/>
                <w:szCs w:val="18"/>
                <w:lang w:val="en-US"/>
              </w:rPr>
              <w:t xml:space="preserve"> positioning by providing additional “anchors</w:t>
            </w:r>
            <w:r w:rsidR="002B797B" w:rsidRPr="00BE1B74">
              <w:rPr>
                <w:sz w:val="18"/>
                <w:szCs w:val="18"/>
                <w:lang w:val="en-US"/>
              </w:rPr>
              <w:t>”</w:t>
            </w:r>
            <w:r w:rsidR="00FB2FF8" w:rsidRPr="00BE1B74">
              <w:rPr>
                <w:sz w:val="18"/>
                <w:szCs w:val="18"/>
                <w:lang w:val="en-US"/>
              </w:rPr>
              <w:t>.</w:t>
            </w:r>
          </w:p>
          <w:p w14:paraId="2964FCEF" w14:textId="01E75C54" w:rsidR="0093111D" w:rsidRPr="00BE1B74" w:rsidRDefault="0093111D" w:rsidP="004862FB">
            <w:pPr>
              <w:pStyle w:val="ListParagraph"/>
              <w:numPr>
                <w:ilvl w:val="0"/>
                <w:numId w:val="12"/>
              </w:numPr>
              <w:rPr>
                <w:sz w:val="18"/>
                <w:szCs w:val="18"/>
                <w:lang w:val="en-US"/>
              </w:rPr>
            </w:pPr>
            <w:r w:rsidRPr="00BE1B74">
              <w:rPr>
                <w:sz w:val="18"/>
                <w:szCs w:val="18"/>
                <w:lang w:val="en-US"/>
              </w:rPr>
              <w:t xml:space="preserve">Target UE is </w:t>
            </w:r>
            <w:r w:rsidR="008C466C" w:rsidRPr="00BE1B74">
              <w:rPr>
                <w:sz w:val="18"/>
                <w:szCs w:val="18"/>
                <w:lang w:val="en-US"/>
              </w:rPr>
              <w:t xml:space="preserve">in-coverage, and performs DL-PRS </w:t>
            </w:r>
            <w:r w:rsidR="00D83AF2" w:rsidRPr="00BE1B74">
              <w:rPr>
                <w:sz w:val="18"/>
                <w:szCs w:val="18"/>
                <w:lang w:val="en-US"/>
              </w:rPr>
              <w:t xml:space="preserve">measurements </w:t>
            </w:r>
            <w:r w:rsidR="008C466C" w:rsidRPr="00BE1B74">
              <w:rPr>
                <w:sz w:val="18"/>
                <w:szCs w:val="18"/>
                <w:lang w:val="en-US"/>
              </w:rPr>
              <w:t xml:space="preserve">and/or SRS </w:t>
            </w:r>
            <w:r w:rsidR="00D83AF2" w:rsidRPr="00BE1B74">
              <w:rPr>
                <w:sz w:val="18"/>
                <w:szCs w:val="18"/>
                <w:lang w:val="en-US"/>
              </w:rPr>
              <w:t>transmissions</w:t>
            </w:r>
          </w:p>
          <w:p w14:paraId="24755D80" w14:textId="28F8A4B2" w:rsidR="00FC439E" w:rsidRPr="00BE1B74" w:rsidRDefault="00FC439E" w:rsidP="004862FB">
            <w:pPr>
              <w:pStyle w:val="ListParagraph"/>
              <w:numPr>
                <w:ilvl w:val="0"/>
                <w:numId w:val="12"/>
              </w:numPr>
              <w:rPr>
                <w:sz w:val="18"/>
                <w:szCs w:val="18"/>
                <w:lang w:val="en-US"/>
              </w:rPr>
            </w:pPr>
            <w:r w:rsidRPr="00BE1B74">
              <w:rPr>
                <w:sz w:val="18"/>
                <w:szCs w:val="18"/>
                <w:lang w:val="en-US"/>
              </w:rPr>
              <w:t xml:space="preserve">Target UE </w:t>
            </w:r>
            <w:r w:rsidR="00260029" w:rsidRPr="00BE1B74">
              <w:rPr>
                <w:sz w:val="18"/>
                <w:szCs w:val="18"/>
                <w:lang w:val="en-US"/>
              </w:rPr>
              <w:t>participates in a SL positioning session</w:t>
            </w:r>
          </w:p>
          <w:p w14:paraId="0AC54905" w14:textId="7043BF6F" w:rsidR="00691E87" w:rsidRPr="00BE1B74" w:rsidRDefault="008E2046" w:rsidP="004862FB">
            <w:pPr>
              <w:pStyle w:val="ListParagraph"/>
              <w:numPr>
                <w:ilvl w:val="0"/>
                <w:numId w:val="12"/>
              </w:numPr>
              <w:rPr>
                <w:sz w:val="18"/>
                <w:szCs w:val="18"/>
                <w:lang w:val="en-US"/>
              </w:rPr>
            </w:pPr>
            <w:r w:rsidRPr="00BE1B74">
              <w:rPr>
                <w:sz w:val="18"/>
                <w:szCs w:val="18"/>
                <w:lang w:val="en-US"/>
              </w:rPr>
              <w:t>Network</w:t>
            </w:r>
            <w:r w:rsidR="00B06330" w:rsidRPr="00BE1B74">
              <w:rPr>
                <w:sz w:val="18"/>
                <w:szCs w:val="18"/>
                <w:lang w:val="en-US"/>
              </w:rPr>
              <w:t xml:space="preserve"> </w:t>
            </w:r>
            <w:r w:rsidR="00D83AF2" w:rsidRPr="00BE1B74">
              <w:rPr>
                <w:sz w:val="18"/>
                <w:szCs w:val="18"/>
                <w:lang w:val="en-US"/>
              </w:rPr>
              <w:t>may be</w:t>
            </w:r>
            <w:r w:rsidR="00B06330" w:rsidRPr="00BE1B74">
              <w:rPr>
                <w:sz w:val="18"/>
                <w:szCs w:val="18"/>
                <w:lang w:val="en-US"/>
              </w:rPr>
              <w:t xml:space="preserve"> involved in </w:t>
            </w:r>
            <w:r w:rsidR="00650B21" w:rsidRPr="00BE1B74">
              <w:rPr>
                <w:sz w:val="18"/>
                <w:szCs w:val="18"/>
                <w:lang w:val="en-US"/>
              </w:rPr>
              <w:t xml:space="preserve">providing SL assistance data, </w:t>
            </w:r>
            <w:r w:rsidR="008F7634" w:rsidRPr="00BE1B74">
              <w:rPr>
                <w:sz w:val="18"/>
                <w:szCs w:val="18"/>
                <w:lang w:val="en-US"/>
              </w:rPr>
              <w:t xml:space="preserve">requesting SL measurements, </w:t>
            </w:r>
            <w:r w:rsidRPr="00BE1B74">
              <w:rPr>
                <w:sz w:val="18"/>
                <w:szCs w:val="18"/>
                <w:lang w:val="en-US"/>
              </w:rPr>
              <w:t xml:space="preserve">providing resources for SL PRS. </w:t>
            </w:r>
          </w:p>
          <w:p w14:paraId="0BD03B77" w14:textId="03645528" w:rsidR="00BC795B" w:rsidRPr="00BE1B74" w:rsidRDefault="008E2046" w:rsidP="004862FB">
            <w:pPr>
              <w:pStyle w:val="ListParagraph"/>
              <w:numPr>
                <w:ilvl w:val="0"/>
                <w:numId w:val="12"/>
              </w:numPr>
              <w:rPr>
                <w:sz w:val="18"/>
                <w:szCs w:val="18"/>
                <w:lang w:val="en-US"/>
              </w:rPr>
            </w:pPr>
            <w:r w:rsidRPr="00BE1B74">
              <w:rPr>
                <w:sz w:val="18"/>
                <w:szCs w:val="18"/>
                <w:lang w:val="en-US"/>
              </w:rPr>
              <w:t>UEs in the Positioning Sessio</w:t>
            </w:r>
            <w:r w:rsidR="006E554F" w:rsidRPr="00BE1B74">
              <w:rPr>
                <w:sz w:val="18"/>
                <w:szCs w:val="18"/>
                <w:lang w:val="en-US"/>
              </w:rPr>
              <w:t>n</w:t>
            </w:r>
            <w:r w:rsidRPr="00BE1B74">
              <w:rPr>
                <w:sz w:val="18"/>
                <w:szCs w:val="18"/>
                <w:lang w:val="en-US"/>
              </w:rPr>
              <w:t xml:space="preserve"> may provide back to the network a location report (either </w:t>
            </w:r>
            <w:r w:rsidR="0061038C" w:rsidRPr="00BE1B74">
              <w:rPr>
                <w:sz w:val="18"/>
                <w:szCs w:val="18"/>
                <w:lang w:val="en-US"/>
              </w:rPr>
              <w:t>measurements or location)</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339AFB51" w14:textId="7EF31665" w:rsidR="0093111D" w:rsidRPr="00BE1B74" w:rsidRDefault="00932AA4" w:rsidP="00724D85">
            <w:pPr>
              <w:jc w:val="center"/>
              <w:rPr>
                <w:sz w:val="18"/>
                <w:szCs w:val="18"/>
                <w:lang w:val="en-US"/>
              </w:rPr>
            </w:pPr>
            <w:r w:rsidRPr="00BE1B74">
              <w:rPr>
                <w:lang w:val="en-US"/>
              </w:rPr>
              <w:object w:dxaOrig="8775" w:dyaOrig="7935" w14:anchorId="40777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11pt" o:ole="">
                  <v:imagedata r:id="rId18" o:title=""/>
                </v:shape>
                <o:OLEObject Type="Embed" ProgID="PBrush" ShapeID="_x0000_i1025" DrawAspect="Content" ObjectID="_1726055230" r:id="rId19"/>
              </w:object>
            </w:r>
          </w:p>
        </w:tc>
      </w:tr>
      <w:tr w:rsidR="005604D9" w:rsidRPr="00BE1B74" w14:paraId="65AD5275" w14:textId="2B8B0385" w:rsidTr="003F1252">
        <w:trPr>
          <w:trHeight w:val="25"/>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159D16DD" w14:textId="723A8786" w:rsidR="002B797B" w:rsidRPr="00BE1B74" w:rsidRDefault="002B797B" w:rsidP="00214E36">
            <w:pPr>
              <w:jc w:val="center"/>
              <w:rPr>
                <w:sz w:val="18"/>
                <w:szCs w:val="18"/>
                <w:lang w:val="en-US"/>
              </w:rPr>
            </w:pPr>
            <w:r w:rsidRPr="00BE1B74">
              <w:rPr>
                <w:sz w:val="18"/>
                <w:szCs w:val="18"/>
                <w:lang w:val="en-US"/>
              </w:rPr>
              <w:t>No</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4682E3FE" w14:textId="7B996BFD" w:rsidR="002B797B" w:rsidRPr="00BE1B74" w:rsidRDefault="002B797B" w:rsidP="00214E36">
            <w:pPr>
              <w:jc w:val="center"/>
              <w:rPr>
                <w:sz w:val="18"/>
                <w:szCs w:val="18"/>
                <w:lang w:val="en-US"/>
              </w:rPr>
            </w:pPr>
            <w:r w:rsidRPr="00BE1B74">
              <w:rPr>
                <w:sz w:val="18"/>
                <w:szCs w:val="18"/>
                <w:lang w:val="en-US"/>
              </w:rPr>
              <w:t>No</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5D63CBC7" w14:textId="77777777" w:rsidR="00140B9B" w:rsidRPr="00BE1B74" w:rsidRDefault="00140B9B" w:rsidP="004862FB">
            <w:pPr>
              <w:pStyle w:val="ListParagraph"/>
              <w:numPr>
                <w:ilvl w:val="0"/>
                <w:numId w:val="12"/>
              </w:numPr>
              <w:rPr>
                <w:sz w:val="18"/>
                <w:szCs w:val="18"/>
                <w:lang w:val="en-US"/>
              </w:rPr>
            </w:pPr>
            <w:r w:rsidRPr="00BE1B74">
              <w:rPr>
                <w:sz w:val="18"/>
                <w:szCs w:val="18"/>
                <w:lang w:val="en-US"/>
              </w:rPr>
              <w:t>SL UEs assisting the target UE’s positioning by providing additional “anchors”</w:t>
            </w:r>
          </w:p>
          <w:p w14:paraId="1145C495" w14:textId="1B53C3F7" w:rsidR="002B797B" w:rsidRPr="00BE1B74" w:rsidRDefault="00D83AF2" w:rsidP="004862FB">
            <w:pPr>
              <w:pStyle w:val="ListParagraph"/>
              <w:numPr>
                <w:ilvl w:val="0"/>
                <w:numId w:val="12"/>
              </w:numPr>
              <w:rPr>
                <w:sz w:val="18"/>
                <w:szCs w:val="18"/>
                <w:lang w:val="en-US"/>
              </w:rPr>
            </w:pPr>
            <w:r w:rsidRPr="00BE1B74">
              <w:rPr>
                <w:sz w:val="18"/>
                <w:szCs w:val="18"/>
                <w:lang w:val="en-US"/>
              </w:rPr>
              <w:t>Target UE is only involved in a SL Positioning session</w:t>
            </w:r>
            <w:r w:rsidR="00260029" w:rsidRPr="00BE1B74">
              <w:rPr>
                <w:sz w:val="18"/>
                <w:szCs w:val="18"/>
                <w:lang w:val="en-US"/>
              </w:rPr>
              <w:t xml:space="preserve"> and is not receiving DL-PRS or transmitting SRS.</w:t>
            </w:r>
          </w:p>
          <w:p w14:paraId="17985426" w14:textId="77777777" w:rsidR="00FC439E" w:rsidRPr="00BE1B74" w:rsidRDefault="00FC439E" w:rsidP="004862FB">
            <w:pPr>
              <w:pStyle w:val="ListParagraph"/>
              <w:numPr>
                <w:ilvl w:val="0"/>
                <w:numId w:val="12"/>
              </w:numPr>
              <w:rPr>
                <w:sz w:val="18"/>
                <w:szCs w:val="18"/>
                <w:lang w:val="en-US"/>
              </w:rPr>
            </w:pPr>
            <w:r w:rsidRPr="00BE1B74">
              <w:rPr>
                <w:sz w:val="18"/>
                <w:szCs w:val="18"/>
                <w:lang w:val="en-US"/>
              </w:rPr>
              <w:t xml:space="preserve">Network may be involved in providing SL assistance data, requesting SL measurements, providing resources for SL PRS. </w:t>
            </w:r>
          </w:p>
          <w:p w14:paraId="26715A98" w14:textId="65EC5510" w:rsidR="00FC439E" w:rsidRPr="00BE1B74" w:rsidRDefault="00FC439E" w:rsidP="004862FB">
            <w:pPr>
              <w:pStyle w:val="ListParagraph"/>
              <w:numPr>
                <w:ilvl w:val="0"/>
                <w:numId w:val="12"/>
              </w:numPr>
              <w:rPr>
                <w:sz w:val="18"/>
                <w:szCs w:val="18"/>
                <w:lang w:val="en-US"/>
              </w:rPr>
            </w:pPr>
            <w:r w:rsidRPr="00BE1B74">
              <w:rPr>
                <w:sz w:val="18"/>
                <w:szCs w:val="18"/>
                <w:lang w:val="en-US"/>
              </w:rPr>
              <w:t>UEs in the Positioning Session may provide back to the network a location report (either measurements or location)</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0F12C023" w14:textId="448C32F9" w:rsidR="002B797B" w:rsidRPr="00BE1B74" w:rsidRDefault="009B2469" w:rsidP="002B797B">
            <w:pPr>
              <w:jc w:val="center"/>
              <w:rPr>
                <w:sz w:val="18"/>
                <w:szCs w:val="18"/>
                <w:lang w:val="en-US"/>
              </w:rPr>
            </w:pPr>
            <w:r w:rsidRPr="00BE1B74">
              <w:rPr>
                <w:lang w:val="en-US"/>
              </w:rPr>
              <w:object w:dxaOrig="8010" w:dyaOrig="6855" w14:anchorId="73DA3274">
                <v:shape id="_x0000_i1026" type="#_x0000_t75" style="width:143.25pt;height:122.25pt" o:ole="">
                  <v:imagedata r:id="rId20" o:title=""/>
                </v:shape>
                <o:OLEObject Type="Embed" ProgID="PBrush" ShapeID="_x0000_i1026" DrawAspect="Content" ObjectID="_1726055231" r:id="rId21"/>
              </w:object>
            </w:r>
          </w:p>
        </w:tc>
      </w:tr>
      <w:tr w:rsidR="00BC795B" w:rsidRPr="00BE1B74" w14:paraId="111A3FC5" w14:textId="4D14B5C5" w:rsidTr="003F1252">
        <w:trPr>
          <w:trHeight w:val="1366"/>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1B0317CC" w14:textId="77777777" w:rsidR="00BC795B" w:rsidRPr="00BE1B74" w:rsidRDefault="00BC795B" w:rsidP="00214E36">
            <w:pPr>
              <w:jc w:val="center"/>
              <w:rPr>
                <w:sz w:val="18"/>
                <w:szCs w:val="18"/>
                <w:lang w:val="en-US"/>
              </w:rPr>
            </w:pPr>
            <w:r w:rsidRPr="00BE1B74">
              <w:rPr>
                <w:sz w:val="18"/>
                <w:szCs w:val="18"/>
                <w:lang w:val="en-US"/>
              </w:rPr>
              <w:t>Yes</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60B4AC46" w14:textId="77777777" w:rsidR="00BC795B" w:rsidRPr="00BE1B74" w:rsidRDefault="00BC795B" w:rsidP="00214E36">
            <w:pPr>
              <w:jc w:val="center"/>
              <w:rPr>
                <w:sz w:val="18"/>
                <w:szCs w:val="18"/>
                <w:lang w:val="en-US"/>
              </w:rPr>
            </w:pPr>
            <w:r w:rsidRPr="00BE1B74">
              <w:rPr>
                <w:sz w:val="18"/>
                <w:szCs w:val="18"/>
                <w:lang w:val="en-US"/>
              </w:rPr>
              <w:t>No</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0CC80316" w14:textId="77777777" w:rsidR="002B797B" w:rsidRPr="00BE1B74" w:rsidRDefault="009B2469" w:rsidP="004862FB">
            <w:pPr>
              <w:pStyle w:val="ListParagraph"/>
              <w:numPr>
                <w:ilvl w:val="0"/>
                <w:numId w:val="13"/>
              </w:numPr>
              <w:rPr>
                <w:sz w:val="18"/>
                <w:szCs w:val="18"/>
                <w:lang w:val="en-US"/>
              </w:rPr>
            </w:pPr>
            <w:r w:rsidRPr="00BE1B74">
              <w:rPr>
                <w:sz w:val="18"/>
                <w:szCs w:val="18"/>
                <w:lang w:val="en-US"/>
              </w:rPr>
              <w:t>Target UE</w:t>
            </w:r>
            <w:r w:rsidR="001B2F16" w:rsidRPr="00BE1B74">
              <w:rPr>
                <w:sz w:val="18"/>
                <w:szCs w:val="18"/>
                <w:lang w:val="en-US"/>
              </w:rPr>
              <w:t xml:space="preserve"> is in </w:t>
            </w:r>
            <w:r w:rsidR="002B797B" w:rsidRPr="00BE1B74">
              <w:rPr>
                <w:sz w:val="18"/>
                <w:szCs w:val="18"/>
                <w:lang w:val="en-US"/>
              </w:rPr>
              <w:t>UL-limited, with DL being in-coverage</w:t>
            </w:r>
            <w:r w:rsidR="00171A7C" w:rsidRPr="00BE1B74">
              <w:rPr>
                <w:sz w:val="18"/>
                <w:szCs w:val="18"/>
                <w:lang w:val="en-US"/>
              </w:rPr>
              <w:t xml:space="preserve">: UE can receive DL-PRS, but </w:t>
            </w:r>
            <w:r w:rsidR="009C3421" w:rsidRPr="00BE1B74">
              <w:rPr>
                <w:sz w:val="18"/>
                <w:szCs w:val="18"/>
                <w:lang w:val="en-US"/>
              </w:rPr>
              <w:t xml:space="preserve">SRS transmission is limited. </w:t>
            </w:r>
          </w:p>
          <w:p w14:paraId="0E41E5D1" w14:textId="0F552513" w:rsidR="00BC795B" w:rsidRPr="00BE1B74" w:rsidRDefault="00ED28BF" w:rsidP="004862FB">
            <w:pPr>
              <w:pStyle w:val="ListParagraph"/>
              <w:numPr>
                <w:ilvl w:val="0"/>
                <w:numId w:val="13"/>
              </w:numPr>
              <w:rPr>
                <w:sz w:val="18"/>
                <w:szCs w:val="18"/>
                <w:lang w:val="en-US"/>
              </w:rPr>
            </w:pPr>
            <w:r w:rsidRPr="00BE1B74">
              <w:rPr>
                <w:sz w:val="18"/>
                <w:szCs w:val="18"/>
                <w:lang w:val="en-US"/>
              </w:rPr>
              <w:t>SL UE</w:t>
            </w:r>
            <w:r w:rsidR="005E469E" w:rsidRPr="00BE1B74">
              <w:rPr>
                <w:sz w:val="18"/>
                <w:szCs w:val="18"/>
                <w:lang w:val="en-US"/>
              </w:rPr>
              <w:t xml:space="preserve">(s) may perform </w:t>
            </w:r>
            <w:r w:rsidR="00DE7FF6" w:rsidRPr="00BE1B74">
              <w:rPr>
                <w:sz w:val="18"/>
                <w:szCs w:val="18"/>
                <w:lang w:val="en-US"/>
              </w:rPr>
              <w:t>measurements</w:t>
            </w:r>
            <w:r w:rsidR="005604D9" w:rsidRPr="00BE1B74">
              <w:rPr>
                <w:sz w:val="18"/>
                <w:szCs w:val="18"/>
                <w:lang w:val="en-US"/>
              </w:rPr>
              <w:t xml:space="preserve"> </w:t>
            </w:r>
            <w:r w:rsidR="0074387F" w:rsidRPr="00BE1B74">
              <w:rPr>
                <w:sz w:val="18"/>
                <w:szCs w:val="18"/>
                <w:lang w:val="en-US"/>
              </w:rPr>
              <w:t>across DL-PRS received in DL and SL-</w:t>
            </w:r>
            <w:r w:rsidR="005604D9" w:rsidRPr="00BE1B74">
              <w:rPr>
                <w:sz w:val="18"/>
                <w:szCs w:val="18"/>
                <w:lang w:val="en-US"/>
              </w:rPr>
              <w:t>PRS received in SL (RSTD across DL-PRS and SL-PRS), or UE Rx-Tx across DL-PRS Rx and SL-PRS Tx</w:t>
            </w:r>
            <w:r w:rsidR="005F1C7E" w:rsidRPr="00BE1B74">
              <w:rPr>
                <w:sz w:val="18"/>
                <w:szCs w:val="18"/>
                <w:lang w:val="en-US"/>
              </w:rPr>
              <w:t xml:space="preserve">, and report those measurements. </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07694B98" w14:textId="3604D9A7" w:rsidR="009B2469" w:rsidRPr="00BE1B74" w:rsidRDefault="006D516D" w:rsidP="00724D85">
            <w:pPr>
              <w:jc w:val="center"/>
              <w:rPr>
                <w:sz w:val="18"/>
                <w:szCs w:val="18"/>
                <w:lang w:val="en-US"/>
              </w:rPr>
            </w:pPr>
            <w:r w:rsidRPr="00BE1B74">
              <w:rPr>
                <w:lang w:val="en-US"/>
              </w:rPr>
              <w:object w:dxaOrig="5445" w:dyaOrig="5190" w14:anchorId="239CE5EE">
                <v:shape id="_x0000_i1027" type="#_x0000_t75" style="width:85.5pt;height:81.75pt" o:ole="">
                  <v:imagedata r:id="rId22" o:title=""/>
                </v:shape>
                <o:OLEObject Type="Embed" ProgID="PBrush" ShapeID="_x0000_i1027" DrawAspect="Content" ObjectID="_1726055232" r:id="rId23"/>
              </w:object>
            </w:r>
          </w:p>
        </w:tc>
      </w:tr>
    </w:tbl>
    <w:p w14:paraId="1142B41D" w14:textId="52F58713" w:rsidR="00163F07" w:rsidRPr="00BE1B74" w:rsidRDefault="00163F07" w:rsidP="00BE0CC9">
      <w:pPr>
        <w:rPr>
          <w:lang w:val="en-US"/>
        </w:rPr>
      </w:pPr>
    </w:p>
    <w:p w14:paraId="5017D4A5" w14:textId="5696435E" w:rsidR="00A76FEF" w:rsidRPr="00BE1B74" w:rsidRDefault="000E5577" w:rsidP="000E55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Sidelink Positioning Reference Signals</w:t>
      </w:r>
    </w:p>
    <w:p w14:paraId="5DA34FFA" w14:textId="4E1445E2" w:rsidR="008813C6" w:rsidRPr="00BE1B74" w:rsidRDefault="008813C6" w:rsidP="008813C6">
      <w:pPr>
        <w:rPr>
          <w:lang w:val="en-US"/>
        </w:rPr>
      </w:pPr>
      <w:r w:rsidRPr="00BE1B74">
        <w:rPr>
          <w:lang w:val="en-US"/>
        </w:rPr>
        <w:t xml:space="preserve">RAN1 agreed to </w:t>
      </w:r>
      <w:r w:rsidR="00433BBE" w:rsidRPr="00BE1B74">
        <w:rPr>
          <w:lang w:val="en-US"/>
        </w:rPr>
        <w:t xml:space="preserve">introduce </w:t>
      </w:r>
      <w:r w:rsidR="006B015A" w:rsidRPr="00BE1B74">
        <w:rPr>
          <w:lang w:val="en-US"/>
        </w:rPr>
        <w:t xml:space="preserve">a new reference for SL positioning </w:t>
      </w:r>
      <w:r w:rsidR="0037667C" w:rsidRPr="00BE1B74">
        <w:rPr>
          <w:lang w:val="en-US"/>
        </w:rPr>
        <w:t>and to downselect between</w:t>
      </w:r>
      <w:r w:rsidR="008D5FEB" w:rsidRPr="00BE1B74">
        <w:rPr>
          <w:lang w:val="en-US"/>
        </w:rPr>
        <w:t xml:space="preserve"> pseudorandom and ZC seque</w:t>
      </w:r>
      <w:r w:rsidR="00AA502D" w:rsidRPr="00BE1B74">
        <w:rPr>
          <w:lang w:val="en-US"/>
        </w:rPr>
        <w:t>nces</w:t>
      </w:r>
      <w:r w:rsidR="008D5FEB" w:rsidRPr="00BE1B74">
        <w:rPr>
          <w:lang w:val="en-US"/>
        </w:rPr>
        <w:t xml:space="preserve"> </w:t>
      </w:r>
      <w:r w:rsidR="008D5FEB" w:rsidRPr="00BE1B74">
        <w:rPr>
          <w:lang w:val="en-US"/>
        </w:rPr>
        <w:fldChar w:fldCharType="begin"/>
      </w:r>
      <w:r w:rsidR="008D5FEB" w:rsidRPr="00BE1B74">
        <w:rPr>
          <w:lang w:val="en-US"/>
        </w:rPr>
        <w:instrText xml:space="preserve"> REF _Ref115080358 \r \h </w:instrText>
      </w:r>
      <w:r w:rsidR="008D5FEB" w:rsidRPr="00BE1B74">
        <w:rPr>
          <w:lang w:val="en-US"/>
        </w:rPr>
      </w:r>
      <w:r w:rsidR="008D5FEB" w:rsidRPr="00BE1B74">
        <w:rPr>
          <w:lang w:val="en-US"/>
        </w:rPr>
        <w:fldChar w:fldCharType="separate"/>
      </w:r>
      <w:r w:rsidR="00436C6E">
        <w:rPr>
          <w:lang w:val="en-US"/>
        </w:rPr>
        <w:t>[4]</w:t>
      </w:r>
      <w:r w:rsidR="008D5FEB" w:rsidRPr="00BE1B74">
        <w:rPr>
          <w:lang w:val="en-US"/>
        </w:rPr>
        <w:fldChar w:fldCharType="end"/>
      </w:r>
      <w:r w:rsidR="008D5FEB" w:rsidRPr="00BE1B74">
        <w:rPr>
          <w:lang w:val="en-US"/>
        </w:rPr>
        <w:t>:</w:t>
      </w:r>
    </w:p>
    <w:p w14:paraId="6547B0B6" w14:textId="77777777" w:rsidR="00B73213" w:rsidRPr="00BE1B74" w:rsidRDefault="00B73213" w:rsidP="00B73213">
      <w:pPr>
        <w:ind w:left="284"/>
        <w:rPr>
          <w:lang w:val="en-US" w:eastAsia="x-none"/>
        </w:rPr>
      </w:pPr>
      <w:r w:rsidRPr="00BE1B74">
        <w:rPr>
          <w:highlight w:val="green"/>
          <w:lang w:val="en-US" w:eastAsia="x-none"/>
        </w:rPr>
        <w:t>Agreement</w:t>
      </w:r>
    </w:p>
    <w:p w14:paraId="0A531461" w14:textId="77777777" w:rsidR="00B73213" w:rsidRPr="00BE1B74" w:rsidRDefault="00B73213" w:rsidP="00B73213">
      <w:pPr>
        <w:ind w:left="284"/>
        <w:rPr>
          <w:lang w:val="en-US" w:eastAsia="x-none"/>
        </w:rPr>
      </w:pPr>
      <w:r w:rsidRPr="00BE1B74">
        <w:rPr>
          <w:lang w:val="en-US"/>
        </w:rPr>
        <w:t xml:space="preserve">A new reference signal </w:t>
      </w:r>
      <w:bookmarkStart w:id="9" w:name="_Hlk112226498"/>
      <w:r w:rsidRPr="00BE1B74">
        <w:rPr>
          <w:lang w:val="en-US"/>
        </w:rPr>
        <w:t>should be introduced for supporting SL positioning/ranging</w:t>
      </w:r>
      <w:bookmarkEnd w:id="9"/>
      <w:r w:rsidRPr="00BE1B74">
        <w:rPr>
          <w:lang w:val="en-US"/>
        </w:rPr>
        <w:t>.</w:t>
      </w:r>
    </w:p>
    <w:p w14:paraId="1FCA7823" w14:textId="77777777" w:rsidR="00F9162E" w:rsidRPr="00BE1B74" w:rsidRDefault="00F9162E" w:rsidP="00F9162E">
      <w:pPr>
        <w:ind w:left="284"/>
        <w:rPr>
          <w:rFonts w:eastAsia="SimSun"/>
          <w:lang w:val="en-US" w:eastAsia="zh-CN"/>
        </w:rPr>
      </w:pPr>
      <w:r w:rsidRPr="00BE1B74">
        <w:rPr>
          <w:rFonts w:eastAsia="SimSun"/>
          <w:highlight w:val="green"/>
          <w:lang w:val="en-US" w:eastAsia="zh-CN"/>
        </w:rPr>
        <w:t>Agreement</w:t>
      </w:r>
    </w:p>
    <w:p w14:paraId="356F997A" w14:textId="77777777" w:rsidR="00F9162E" w:rsidRPr="00BE1B74" w:rsidRDefault="00F9162E" w:rsidP="00F9162E">
      <w:pPr>
        <w:ind w:left="284"/>
        <w:rPr>
          <w:lang w:val="en-US"/>
        </w:rPr>
      </w:pPr>
      <w:r w:rsidRPr="00BE1B74">
        <w:rPr>
          <w:lang w:val="en-US"/>
        </w:rPr>
        <w:t>For the sequence of the new reference signal for SL positioning/ranging, down select between Alt 1 and Alt 2:</w:t>
      </w:r>
    </w:p>
    <w:p w14:paraId="155FB118" w14:textId="77777777" w:rsidR="00F9162E" w:rsidRPr="00BE1B74" w:rsidRDefault="00F9162E" w:rsidP="004862FB">
      <w:pPr>
        <w:pStyle w:val="ListParagraph"/>
        <w:numPr>
          <w:ilvl w:val="0"/>
          <w:numId w:val="19"/>
        </w:numPr>
        <w:spacing w:after="0" w:line="256" w:lineRule="auto"/>
        <w:ind w:left="764" w:hanging="480"/>
        <w:jc w:val="left"/>
        <w:rPr>
          <w:rFonts w:eastAsia="Times New Roman"/>
          <w:lang w:val="en-US"/>
        </w:rPr>
      </w:pPr>
      <w:r w:rsidRPr="00BE1B74">
        <w:rPr>
          <w:rFonts w:eastAsia="Times New Roman"/>
          <w:lang w:val="en-US"/>
        </w:rPr>
        <w:t>Alt. 1: pseudorandom-based. Use existing sequence of DL-PRS as a starting point.</w:t>
      </w:r>
    </w:p>
    <w:p w14:paraId="13199C0B" w14:textId="77777777" w:rsidR="00F9162E" w:rsidRPr="00BE1B74" w:rsidRDefault="00F9162E" w:rsidP="004862FB">
      <w:pPr>
        <w:pStyle w:val="ListParagraph"/>
        <w:numPr>
          <w:ilvl w:val="0"/>
          <w:numId w:val="19"/>
        </w:numPr>
        <w:spacing w:after="0" w:line="256" w:lineRule="auto"/>
        <w:ind w:left="764" w:hanging="480"/>
        <w:jc w:val="left"/>
        <w:rPr>
          <w:rFonts w:eastAsia="Times New Roman"/>
          <w:lang w:val="en-US"/>
        </w:rPr>
      </w:pPr>
      <w:r w:rsidRPr="00BE1B74">
        <w:rPr>
          <w:rFonts w:eastAsia="Times New Roman"/>
          <w:lang w:val="en-US"/>
        </w:rPr>
        <w:t>Alt. 2: ZC-based (SRS sequence as a starting point)</w:t>
      </w:r>
    </w:p>
    <w:p w14:paraId="10534340" w14:textId="77777777" w:rsidR="00B73213" w:rsidRPr="00BE1B74" w:rsidRDefault="00B73213" w:rsidP="008813C6">
      <w:pPr>
        <w:rPr>
          <w:lang w:val="en-US"/>
        </w:rPr>
      </w:pPr>
    </w:p>
    <w:p w14:paraId="7731D8C5" w14:textId="19ADAE20" w:rsidR="00E31899" w:rsidRPr="00BE1B74" w:rsidRDefault="00E31899" w:rsidP="00727F62">
      <w:pPr>
        <w:rPr>
          <w:lang w:val="en-US"/>
        </w:rPr>
      </w:pPr>
    </w:p>
    <w:p w14:paraId="407ADCB3" w14:textId="1BF22BA0" w:rsidR="00727F62" w:rsidRPr="00BE1B74" w:rsidRDefault="00727F62" w:rsidP="00727F62">
      <w:pPr>
        <w:spacing w:after="0" w:line="252" w:lineRule="auto"/>
        <w:contextualSpacing/>
        <w:jc w:val="left"/>
        <w:rPr>
          <w:rFonts w:eastAsia="Batang"/>
          <w:lang w:val="en-US" w:eastAsia="x-none"/>
        </w:rPr>
      </w:pPr>
      <w:r w:rsidRPr="00BE1B74">
        <w:rPr>
          <w:rFonts w:eastAsia="Batang"/>
          <w:lang w:val="en-US" w:eastAsia="x-none"/>
        </w:rPr>
        <w:t xml:space="preserve">In terms of frequency-domain pattern, RAN1 agreed to </w:t>
      </w:r>
      <w:r w:rsidR="00956773" w:rsidRPr="00BE1B74">
        <w:rPr>
          <w:rFonts w:eastAsia="Batang"/>
          <w:lang w:val="en-US" w:eastAsia="x-none"/>
        </w:rPr>
        <w:t>the following:</w:t>
      </w:r>
    </w:p>
    <w:p w14:paraId="2FF63091" w14:textId="77777777" w:rsidR="00D86409" w:rsidRPr="00BE1B74" w:rsidRDefault="00D86409" w:rsidP="00D86409">
      <w:pPr>
        <w:tabs>
          <w:tab w:val="left" w:pos="1276"/>
        </w:tabs>
        <w:spacing w:after="0"/>
        <w:ind w:left="284"/>
        <w:rPr>
          <w:rFonts w:eastAsia="Batang"/>
          <w:bCs/>
          <w:lang w:val="en-US"/>
        </w:rPr>
      </w:pPr>
      <w:r w:rsidRPr="00BE1B74">
        <w:rPr>
          <w:rFonts w:eastAsia="Batang"/>
          <w:bCs/>
          <w:highlight w:val="green"/>
          <w:lang w:val="en-US"/>
        </w:rPr>
        <w:t>Agreement</w:t>
      </w:r>
    </w:p>
    <w:p w14:paraId="12B1EBF1" w14:textId="77777777" w:rsidR="00D86409" w:rsidRPr="00BE1B74" w:rsidRDefault="00D86409" w:rsidP="00D86409">
      <w:pPr>
        <w:spacing w:after="0"/>
        <w:ind w:left="284"/>
        <w:rPr>
          <w:rFonts w:eastAsia="Batang"/>
          <w:szCs w:val="24"/>
          <w:lang w:val="en-US"/>
        </w:rPr>
      </w:pPr>
      <w:r w:rsidRPr="00BE1B74">
        <w:rPr>
          <w:rFonts w:eastAsia="Batang"/>
          <w:szCs w:val="24"/>
          <w:lang w:val="en-US"/>
        </w:rPr>
        <w:lastRenderedPageBreak/>
        <w:t>With regards to the frequency domain pattern, study further a Comb-N SL-PRS design. Study at least the following aspects:</w:t>
      </w:r>
    </w:p>
    <w:p w14:paraId="4EB5380B" w14:textId="77777777" w:rsidR="00D86409" w:rsidRPr="00BE1B74" w:rsidRDefault="00D8640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N&gt;=1 (where N=1 corresponds to full RE mapping pattern)</w:t>
      </w:r>
    </w:p>
    <w:p w14:paraId="1933E061" w14:textId="77777777" w:rsidR="00D86409" w:rsidRPr="00BE1B74" w:rsidRDefault="00D8640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633AFAB" w14:textId="77777777" w:rsidR="00D86409" w:rsidRPr="00BE1B74" w:rsidRDefault="00D8640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The number of symbols of SL-PRS within a slot</w:t>
      </w:r>
    </w:p>
    <w:p w14:paraId="37E7296F" w14:textId="77777777" w:rsidR="00D86409" w:rsidRPr="00BE1B74" w:rsidRDefault="00D86409" w:rsidP="004862FB">
      <w:pPr>
        <w:numPr>
          <w:ilvl w:val="1"/>
          <w:numId w:val="15"/>
        </w:numPr>
        <w:spacing w:after="0"/>
        <w:ind w:left="1724"/>
        <w:jc w:val="left"/>
        <w:rPr>
          <w:rFonts w:eastAsia="Batang"/>
          <w:szCs w:val="24"/>
          <w:lang w:val="en-US" w:eastAsia="x-none"/>
        </w:rPr>
      </w:pPr>
      <w:r w:rsidRPr="00BE1B74">
        <w:rPr>
          <w:rFonts w:eastAsia="Batang"/>
          <w:szCs w:val="24"/>
          <w:lang w:val="en-US" w:eastAsia="x-none"/>
        </w:rPr>
        <w:t>Any relation to the comb-N option</w:t>
      </w:r>
    </w:p>
    <w:p w14:paraId="3A2D59F9" w14:textId="77777777" w:rsidR="00D86409" w:rsidRPr="00BE1B74" w:rsidRDefault="00D86409" w:rsidP="004862FB">
      <w:pPr>
        <w:numPr>
          <w:ilvl w:val="1"/>
          <w:numId w:val="15"/>
        </w:numPr>
        <w:spacing w:after="0"/>
        <w:ind w:left="1724"/>
        <w:jc w:val="left"/>
        <w:rPr>
          <w:rFonts w:eastAsia="Batang"/>
          <w:szCs w:val="24"/>
          <w:lang w:val="en-US" w:eastAsia="x-none"/>
        </w:rPr>
      </w:pPr>
      <w:r w:rsidRPr="00BE1B74">
        <w:rPr>
          <w:rFonts w:eastAsia="Batang"/>
          <w:szCs w:val="24"/>
          <w:lang w:val="en-US" w:eastAsia="x-none"/>
        </w:rPr>
        <w:t>RE offset pattern repetitions within a slot</w:t>
      </w:r>
    </w:p>
    <w:p w14:paraId="4856764E" w14:textId="7F8319F9" w:rsidR="00ED0A47" w:rsidRPr="00BE1B74" w:rsidRDefault="00D86409" w:rsidP="004862FB">
      <w:pPr>
        <w:numPr>
          <w:ilvl w:val="0"/>
          <w:numId w:val="16"/>
        </w:numPr>
        <w:spacing w:after="0" w:line="252" w:lineRule="auto"/>
        <w:ind w:left="1244" w:hanging="480"/>
        <w:contextualSpacing/>
        <w:jc w:val="left"/>
        <w:rPr>
          <w:rFonts w:eastAsia="Batang"/>
          <w:lang w:val="en-US" w:eastAsia="x-none"/>
        </w:rPr>
      </w:pPr>
      <w:r w:rsidRPr="00BE1B74">
        <w:rPr>
          <w:rFonts w:eastAsia="Batang"/>
          <w:lang w:val="en-US" w:eastAsia="x-none"/>
        </w:rPr>
        <w:t>FFS: Other frequency domain pattern(s)</w:t>
      </w:r>
    </w:p>
    <w:p w14:paraId="4032D246" w14:textId="77777777" w:rsidR="00ED0A47" w:rsidRPr="00BE1B74" w:rsidRDefault="00ED0A47" w:rsidP="00ED0A47">
      <w:pPr>
        <w:spacing w:after="0" w:line="252" w:lineRule="auto"/>
        <w:contextualSpacing/>
        <w:jc w:val="left"/>
        <w:rPr>
          <w:rFonts w:eastAsia="Batang"/>
          <w:lang w:val="en-US" w:eastAsia="x-none"/>
        </w:rPr>
      </w:pPr>
    </w:p>
    <w:p w14:paraId="382D8E58" w14:textId="77777777" w:rsidR="000623A8" w:rsidRPr="00BE1B74" w:rsidRDefault="000623A8" w:rsidP="00ED0A47">
      <w:pPr>
        <w:ind w:left="284"/>
        <w:rPr>
          <w:rFonts w:eastAsia="SimSun"/>
          <w:lang w:val="en-US" w:eastAsia="zh-CN"/>
        </w:rPr>
      </w:pPr>
      <w:r w:rsidRPr="00BE1B74">
        <w:rPr>
          <w:rFonts w:eastAsia="SimSun"/>
          <w:highlight w:val="green"/>
          <w:lang w:val="en-US" w:eastAsia="zh-CN"/>
        </w:rPr>
        <w:t>Agreement</w:t>
      </w:r>
    </w:p>
    <w:p w14:paraId="46BA8F8C" w14:textId="77777777" w:rsidR="000623A8" w:rsidRPr="00BE1B74" w:rsidRDefault="000623A8" w:rsidP="00ED0A47">
      <w:pPr>
        <w:ind w:left="284"/>
        <w:rPr>
          <w:lang w:val="en-US"/>
        </w:rPr>
      </w:pPr>
      <w:r w:rsidRPr="00BE1B74">
        <w:rPr>
          <w:lang w:val="en-US"/>
        </w:rPr>
        <w:t>With regards to the frequency domain pattern, a Comb-N SL-PRS occupying M symbol(s) design should be introduced for the support of NR SL positioning</w:t>
      </w:r>
    </w:p>
    <w:p w14:paraId="7E21D5EE" w14:textId="77777777" w:rsidR="000623A8" w:rsidRPr="00BE1B74" w:rsidRDefault="000623A8" w:rsidP="004862FB">
      <w:pPr>
        <w:pStyle w:val="ListParagraph"/>
        <w:numPr>
          <w:ilvl w:val="0"/>
          <w:numId w:val="20"/>
        </w:numPr>
        <w:spacing w:after="160" w:line="256" w:lineRule="auto"/>
        <w:ind w:left="764" w:hanging="480"/>
        <w:rPr>
          <w:rFonts w:eastAsia="Times New Roman"/>
          <w:lang w:val="en-US" w:eastAsia="ko-KR"/>
        </w:rPr>
      </w:pPr>
      <w:r w:rsidRPr="00BE1B74">
        <w:rPr>
          <w:rFonts w:eastAsia="Times New Roman"/>
          <w:lang w:val="en-US" w:eastAsia="ko-KR"/>
        </w:rPr>
        <w:t>Note: there could be multiple values for M, N</w:t>
      </w:r>
    </w:p>
    <w:p w14:paraId="12EFED89" w14:textId="77777777" w:rsidR="00ED0A47" w:rsidRPr="00BE1B74" w:rsidRDefault="00ED0A47" w:rsidP="00ED0A47">
      <w:pPr>
        <w:ind w:left="284"/>
        <w:rPr>
          <w:rFonts w:eastAsia="SimSun"/>
          <w:lang w:val="en-US" w:eastAsia="zh-CN"/>
        </w:rPr>
      </w:pPr>
      <w:r w:rsidRPr="00BE1B74">
        <w:rPr>
          <w:rFonts w:eastAsia="SimSun"/>
          <w:highlight w:val="green"/>
          <w:lang w:val="en-US" w:eastAsia="zh-CN"/>
        </w:rPr>
        <w:t>Agreement</w:t>
      </w:r>
    </w:p>
    <w:p w14:paraId="197859DE" w14:textId="77777777" w:rsidR="00ED0A47" w:rsidRPr="00BE1B74" w:rsidRDefault="00ED0A47" w:rsidP="00ED0A47">
      <w:pPr>
        <w:ind w:left="284"/>
        <w:rPr>
          <w:lang w:val="en-US"/>
        </w:rPr>
      </w:pPr>
      <w:r w:rsidRPr="00BE1B74">
        <w:rPr>
          <w:lang w:val="en-US"/>
        </w:rPr>
        <w:t xml:space="preserve">With regards to the frequency domain pattern for multi-symbol SL-PRS, prioritize partially and fully staggered SL-PRS. </w:t>
      </w:r>
    </w:p>
    <w:p w14:paraId="391C5CDC" w14:textId="77777777" w:rsidR="00ED0A47" w:rsidRPr="00BE1B74" w:rsidRDefault="00ED0A47" w:rsidP="004862FB">
      <w:pPr>
        <w:numPr>
          <w:ilvl w:val="0"/>
          <w:numId w:val="21"/>
        </w:numPr>
        <w:spacing w:after="0"/>
        <w:ind w:left="1004"/>
        <w:rPr>
          <w:lang w:val="en-US"/>
        </w:rPr>
      </w:pPr>
      <w:r w:rsidRPr="00BE1B74">
        <w:rPr>
          <w:lang w:val="en-US"/>
        </w:rPr>
        <w:t>Note: this does not preclude comb N=1</w:t>
      </w:r>
    </w:p>
    <w:p w14:paraId="10233B24" w14:textId="77777777" w:rsidR="00ED0A47" w:rsidRPr="00BE1B74" w:rsidRDefault="00ED0A47" w:rsidP="004862FB">
      <w:pPr>
        <w:numPr>
          <w:ilvl w:val="0"/>
          <w:numId w:val="21"/>
        </w:numPr>
        <w:spacing w:after="0"/>
        <w:ind w:left="1004"/>
        <w:rPr>
          <w:lang w:val="en-US"/>
        </w:rPr>
      </w:pPr>
      <w:r w:rsidRPr="00BE1B74">
        <w:rPr>
          <w:lang w:val="en-US"/>
        </w:rPr>
        <w:t>FFS: single symbol SL-PRS, if supported</w:t>
      </w:r>
    </w:p>
    <w:p w14:paraId="65C77591" w14:textId="77777777" w:rsidR="00D86409" w:rsidRPr="00BE1B74" w:rsidRDefault="00D86409" w:rsidP="00A07DAD">
      <w:pPr>
        <w:ind w:left="284"/>
        <w:rPr>
          <w:lang w:val="en-US"/>
        </w:rPr>
      </w:pPr>
    </w:p>
    <w:p w14:paraId="3094F413" w14:textId="6E830A5D" w:rsidR="00A824E9" w:rsidRPr="00BE1B74" w:rsidRDefault="00A824E9" w:rsidP="00A824E9">
      <w:pPr>
        <w:rPr>
          <w:lang w:val="en-US"/>
        </w:rPr>
      </w:pPr>
      <w:r w:rsidRPr="00BE1B74">
        <w:rPr>
          <w:lang w:val="en-US"/>
        </w:rPr>
        <w:t>In the subsequent table we summarize a few main properties and characteristics of the DL PRS and SRS for Positioning from NR Rel-16 Uu positioning</w:t>
      </w:r>
      <w:r w:rsidR="00135AEE" w:rsidRPr="00BE1B74">
        <w:rPr>
          <w:lang w:val="en-US"/>
        </w:rPr>
        <w:t xml:space="preserve">, together with a description on the main motivation that led to such a design. </w:t>
      </w:r>
    </w:p>
    <w:tbl>
      <w:tblPr>
        <w:tblW w:w="9041" w:type="dxa"/>
        <w:tblInd w:w="260" w:type="dxa"/>
        <w:tblCellMar>
          <w:left w:w="0" w:type="dxa"/>
          <w:right w:w="0" w:type="dxa"/>
        </w:tblCellMar>
        <w:tblLook w:val="0420" w:firstRow="1" w:lastRow="0" w:firstColumn="0" w:lastColumn="0" w:noHBand="0" w:noVBand="1"/>
      </w:tblPr>
      <w:tblGrid>
        <w:gridCol w:w="3690"/>
        <w:gridCol w:w="5351"/>
      </w:tblGrid>
      <w:tr w:rsidR="004C4D3D" w:rsidRPr="00BE1B74" w14:paraId="0CE9FCB5"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0070C0"/>
            <w:tcMar>
              <w:top w:w="72" w:type="dxa"/>
              <w:left w:w="144" w:type="dxa"/>
              <w:bottom w:w="72" w:type="dxa"/>
              <w:right w:w="144" w:type="dxa"/>
            </w:tcMar>
            <w:hideMark/>
          </w:tcPr>
          <w:p w14:paraId="4A1F679B" w14:textId="77777777" w:rsidR="004C4D3D" w:rsidRPr="00BE1B74" w:rsidRDefault="004C4D3D" w:rsidP="004C4D3D">
            <w:pPr>
              <w:jc w:val="center"/>
              <w:rPr>
                <w:color w:val="FFFFFF" w:themeColor="background1"/>
                <w:lang w:val="en-US"/>
              </w:rPr>
            </w:pPr>
            <w:r w:rsidRPr="00BE1B74">
              <w:rPr>
                <w:b/>
                <w:bCs/>
                <w:color w:val="FFFFFF" w:themeColor="background1"/>
                <w:lang w:val="en-US"/>
              </w:rPr>
              <w:t>NR Rel-16 Uu Main properties for DL PRS and SRS for Positioning</w:t>
            </w:r>
          </w:p>
        </w:tc>
        <w:tc>
          <w:tcPr>
            <w:tcW w:w="5351" w:type="dxa"/>
            <w:tcBorders>
              <w:top w:val="single" w:sz="8" w:space="0" w:color="13171F"/>
              <w:left w:val="single" w:sz="8" w:space="0" w:color="13171F"/>
              <w:bottom w:val="single" w:sz="8" w:space="0" w:color="13171F"/>
              <w:right w:val="single" w:sz="8" w:space="0" w:color="13171F"/>
            </w:tcBorders>
            <w:shd w:val="clear" w:color="auto" w:fill="0070C0"/>
            <w:tcMar>
              <w:top w:w="72" w:type="dxa"/>
              <w:left w:w="144" w:type="dxa"/>
              <w:bottom w:w="72" w:type="dxa"/>
              <w:right w:w="144" w:type="dxa"/>
            </w:tcMar>
            <w:hideMark/>
          </w:tcPr>
          <w:p w14:paraId="31D67F9A" w14:textId="5CC781A1" w:rsidR="004C4D3D" w:rsidRPr="00BE1B74" w:rsidRDefault="004C4D3D" w:rsidP="004C4D3D">
            <w:pPr>
              <w:jc w:val="center"/>
              <w:rPr>
                <w:color w:val="FFFFFF" w:themeColor="background1"/>
                <w:lang w:val="en-US"/>
              </w:rPr>
            </w:pPr>
            <w:r w:rsidRPr="00BE1B74">
              <w:rPr>
                <w:b/>
                <w:bCs/>
                <w:color w:val="FFFFFF" w:themeColor="background1"/>
                <w:lang w:val="en-US"/>
              </w:rPr>
              <w:t>Motivation</w:t>
            </w:r>
            <w:r w:rsidR="0042357D" w:rsidRPr="00BE1B74">
              <w:rPr>
                <w:b/>
                <w:bCs/>
                <w:color w:val="FFFFFF" w:themeColor="background1"/>
                <w:lang w:val="en-US"/>
              </w:rPr>
              <w:t>/Purpose</w:t>
            </w:r>
            <w:r w:rsidRPr="00BE1B74">
              <w:rPr>
                <w:b/>
                <w:bCs/>
                <w:color w:val="FFFFFF" w:themeColor="background1"/>
                <w:lang w:val="en-US"/>
              </w:rPr>
              <w:t xml:space="preserve"> of the </w:t>
            </w:r>
            <w:r w:rsidR="0042357D" w:rsidRPr="00BE1B74">
              <w:rPr>
                <w:b/>
                <w:bCs/>
                <w:color w:val="FFFFFF" w:themeColor="background1"/>
                <w:lang w:val="en-US"/>
              </w:rPr>
              <w:t xml:space="preserve">PHY-layer PRS </w:t>
            </w:r>
            <w:r w:rsidRPr="00BE1B74">
              <w:rPr>
                <w:b/>
                <w:bCs/>
                <w:color w:val="FFFFFF" w:themeColor="background1"/>
                <w:lang w:val="en-US"/>
              </w:rPr>
              <w:t>Design</w:t>
            </w:r>
          </w:p>
        </w:tc>
      </w:tr>
      <w:tr w:rsidR="004C4D3D" w:rsidRPr="00BE1B74" w14:paraId="41A3A12F" w14:textId="77777777" w:rsidTr="00115D3F">
        <w:trPr>
          <w:trHeight w:val="22"/>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0790635B" w14:textId="63BF94A5" w:rsidR="004C4D3D" w:rsidRPr="00BE1B74" w:rsidRDefault="004C4D3D" w:rsidP="00115D3F">
            <w:pPr>
              <w:spacing w:after="0"/>
              <w:jc w:val="center"/>
              <w:rPr>
                <w:lang w:val="en-US"/>
              </w:rPr>
            </w:pPr>
            <w:r w:rsidRPr="00BE1B74">
              <w:rPr>
                <w:lang w:val="en-US"/>
              </w:rPr>
              <w:t xml:space="preserve">Comb-based </w:t>
            </w:r>
            <w:r w:rsidR="0042357D" w:rsidRPr="00BE1B74">
              <w:rPr>
                <w:lang w:val="en-US"/>
              </w:rPr>
              <w:t xml:space="preserve">OFDM </w:t>
            </w:r>
            <w:r w:rsidRPr="00BE1B74">
              <w:rPr>
                <w:lang w:val="en-US"/>
              </w:rPr>
              <w:t>pattern</w:t>
            </w:r>
            <w:r w:rsidR="00BE1012" w:rsidRPr="00BE1B74">
              <w:rPr>
                <w:lang w:val="en-US"/>
              </w:rPr>
              <w:t xml:space="preserve"> with Gold sequence</w:t>
            </w:r>
            <w:r w:rsidR="00EB6D6B" w:rsidRPr="00BE1B74">
              <w:rPr>
                <w:lang w:val="en-US"/>
              </w:rPr>
              <w:t>s</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494044FE" w14:textId="0EE84399" w:rsidR="0028330C" w:rsidRPr="00BE1B74" w:rsidRDefault="009247E6" w:rsidP="00115D3F">
            <w:pPr>
              <w:spacing w:after="0"/>
              <w:jc w:val="center"/>
              <w:rPr>
                <w:lang w:val="en-US"/>
              </w:rPr>
            </w:pPr>
            <w:r w:rsidRPr="00BE1B74">
              <w:rPr>
                <w:lang w:val="en-US"/>
              </w:rPr>
              <w:t>Time-domain wideband (</w:t>
            </w:r>
            <w:r w:rsidR="004C4D3D" w:rsidRPr="00BE1B74">
              <w:rPr>
                <w:lang w:val="en-US"/>
              </w:rPr>
              <w:t>FFT-based</w:t>
            </w:r>
            <w:r w:rsidRPr="00BE1B74">
              <w:rPr>
                <w:lang w:val="en-US"/>
              </w:rPr>
              <w:t>)</w:t>
            </w:r>
            <w:r w:rsidR="004C4D3D" w:rsidRPr="00BE1B74">
              <w:rPr>
                <w:lang w:val="en-US"/>
              </w:rPr>
              <w:t xml:space="preserve"> Processing at the receiver</w:t>
            </w:r>
            <w:r w:rsidR="00115D3F" w:rsidRPr="00BE1B74">
              <w:rPr>
                <w:lang w:val="en-US"/>
              </w:rPr>
              <w:t xml:space="preserve">. Enabling </w:t>
            </w:r>
            <w:r w:rsidR="0028330C" w:rsidRPr="00BE1B74">
              <w:rPr>
                <w:lang w:val="en-US"/>
              </w:rPr>
              <w:t xml:space="preserve">FDMing of </w:t>
            </w:r>
            <w:r w:rsidR="00C55B6B" w:rsidRPr="00BE1B74">
              <w:rPr>
                <w:lang w:val="en-US"/>
              </w:rPr>
              <w:t>PRS resources</w:t>
            </w:r>
            <w:r w:rsidR="00115D3F" w:rsidRPr="00BE1B74">
              <w:rPr>
                <w:lang w:val="en-US"/>
              </w:rPr>
              <w:t xml:space="preserve"> on the same OFDM symbols. </w:t>
            </w:r>
          </w:p>
        </w:tc>
      </w:tr>
      <w:tr w:rsidR="004C4D3D" w:rsidRPr="00BE1B74" w14:paraId="2705D27B"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D6B6AE8" w14:textId="77777777" w:rsidR="004C4D3D" w:rsidRPr="00BE1B74" w:rsidRDefault="004C4D3D" w:rsidP="00115D3F">
            <w:pPr>
              <w:spacing w:after="0"/>
              <w:jc w:val="center"/>
              <w:rPr>
                <w:lang w:val="en-US"/>
              </w:rPr>
            </w:pPr>
            <w:r w:rsidRPr="00BE1B74">
              <w:rPr>
                <w:lang w:val="en-US"/>
              </w:rPr>
              <w:t>Frequency-domain Fully staggered</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5CF11029" w14:textId="77777777" w:rsidR="004C4D3D" w:rsidRPr="00BE1B74" w:rsidRDefault="004C4D3D" w:rsidP="00115D3F">
            <w:pPr>
              <w:spacing w:after="0"/>
              <w:jc w:val="center"/>
              <w:rPr>
                <w:lang w:val="en-US"/>
              </w:rPr>
            </w:pPr>
            <w:r w:rsidRPr="00BE1B74">
              <w:rPr>
                <w:lang w:val="en-US"/>
              </w:rPr>
              <w:t>Robust ToA search, avoid aliasing due to large cell size, timing and sync errors</w:t>
            </w:r>
          </w:p>
        </w:tc>
      </w:tr>
      <w:tr w:rsidR="004C4D3D" w:rsidRPr="00BE1B74" w14:paraId="7CA8CF68"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5688D81" w14:textId="77777777" w:rsidR="004C4D3D" w:rsidRPr="00BE1B74" w:rsidRDefault="004C4D3D" w:rsidP="00115D3F">
            <w:pPr>
              <w:spacing w:after="0"/>
              <w:jc w:val="center"/>
              <w:rPr>
                <w:lang w:val="en-US"/>
              </w:rPr>
            </w:pPr>
            <w:r w:rsidRPr="00BE1B74">
              <w:rPr>
                <w:lang w:val="en-US"/>
              </w:rPr>
              <w:t>DL PRS band-specific but CC-agnostic</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7095904" w14:textId="7750F062" w:rsidR="004C4D3D" w:rsidRPr="00BE1B74" w:rsidRDefault="004C4D3D" w:rsidP="00115D3F">
            <w:pPr>
              <w:spacing w:after="0"/>
              <w:jc w:val="center"/>
              <w:rPr>
                <w:lang w:val="en-US"/>
              </w:rPr>
            </w:pPr>
            <w:r w:rsidRPr="00BE1B74">
              <w:rPr>
                <w:lang w:val="en-US"/>
              </w:rPr>
              <w:t xml:space="preserve">Wideband PRS Transmission, independent of the communication </w:t>
            </w:r>
            <w:r w:rsidR="0042357D" w:rsidRPr="00BE1B74">
              <w:rPr>
                <w:lang w:val="en-US"/>
              </w:rPr>
              <w:t>procedures. MG-based processing to handle the need for any retuning.</w:t>
            </w:r>
          </w:p>
        </w:tc>
      </w:tr>
      <w:tr w:rsidR="004C4D3D" w:rsidRPr="00BE1B74" w14:paraId="75196045"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7329CAA1" w14:textId="77777777" w:rsidR="004C4D3D" w:rsidRPr="00BE1B74" w:rsidRDefault="004C4D3D" w:rsidP="00115D3F">
            <w:pPr>
              <w:spacing w:after="0"/>
              <w:jc w:val="center"/>
              <w:rPr>
                <w:lang w:val="en-US"/>
              </w:rPr>
            </w:pPr>
            <w:r w:rsidRPr="00BE1B74">
              <w:rPr>
                <w:lang w:val="en-US"/>
              </w:rPr>
              <w:t>Intra-slot and Inter-slot repetition</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54F7A73" w14:textId="7DDA7DB0" w:rsidR="004C4D3D" w:rsidRPr="00BE1B74" w:rsidRDefault="004C4D3D" w:rsidP="00115D3F">
            <w:pPr>
              <w:spacing w:after="0"/>
              <w:jc w:val="center"/>
              <w:rPr>
                <w:lang w:val="en-US"/>
              </w:rPr>
            </w:pPr>
            <w:r w:rsidRPr="00BE1B74">
              <w:rPr>
                <w:lang w:val="en-US"/>
              </w:rPr>
              <w:t xml:space="preserve">Combining gains, Rx beam Sweeping </w:t>
            </w:r>
            <w:r w:rsidR="0042357D" w:rsidRPr="00BE1B74">
              <w:rPr>
                <w:lang w:val="en-US"/>
              </w:rPr>
              <w:t xml:space="preserve">for </w:t>
            </w:r>
            <w:r w:rsidRPr="00BE1B74">
              <w:rPr>
                <w:lang w:val="en-US"/>
              </w:rPr>
              <w:t>FR2, Muting across repetitions</w:t>
            </w:r>
            <w:r w:rsidR="0042357D" w:rsidRPr="00BE1B74">
              <w:rPr>
                <w:lang w:val="en-US"/>
              </w:rPr>
              <w:t xml:space="preserve"> within the same instance</w:t>
            </w:r>
          </w:p>
        </w:tc>
      </w:tr>
      <w:tr w:rsidR="004C4D3D" w:rsidRPr="00BE1B74" w14:paraId="04A2FDD2"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698F36BE" w14:textId="77777777" w:rsidR="004C4D3D" w:rsidRPr="00BE1B74" w:rsidRDefault="004C4D3D" w:rsidP="00115D3F">
            <w:pPr>
              <w:spacing w:after="0"/>
              <w:jc w:val="center"/>
              <w:rPr>
                <w:lang w:val="en-US"/>
              </w:rPr>
            </w:pPr>
            <w:r w:rsidRPr="00BE1B74">
              <w:rPr>
                <w:lang w:val="en-US"/>
              </w:rPr>
              <w:t>Multiple PRS resources per TRP</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63404A5" w14:textId="06F5DF85" w:rsidR="004C4D3D" w:rsidRPr="00BE1B74" w:rsidRDefault="00115D3F" w:rsidP="00115D3F">
            <w:pPr>
              <w:spacing w:after="0"/>
              <w:jc w:val="center"/>
              <w:rPr>
                <w:lang w:val="en-US"/>
              </w:rPr>
            </w:pPr>
            <w:r w:rsidRPr="00BE1B74">
              <w:rPr>
                <w:lang w:val="en-US"/>
              </w:rPr>
              <w:t>Multiple Tx beams scenarios for FR1 and FR2</w:t>
            </w:r>
          </w:p>
        </w:tc>
      </w:tr>
      <w:tr w:rsidR="004C4D3D" w:rsidRPr="00BE1B74" w14:paraId="5EA2F789"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7BF00686" w14:textId="5C8CE0A5" w:rsidR="004C4D3D" w:rsidRPr="00BE1B74" w:rsidRDefault="00115D3F" w:rsidP="00115D3F">
            <w:pPr>
              <w:spacing w:after="0"/>
              <w:jc w:val="center"/>
              <w:rPr>
                <w:lang w:val="en-US"/>
              </w:rPr>
            </w:pPr>
            <w:r w:rsidRPr="00BE1B74">
              <w:rPr>
                <w:lang w:val="en-US"/>
              </w:rPr>
              <w:t>SRS for Positioning within active UL BWP</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42374D72" w14:textId="598F7CD2" w:rsidR="004C4D3D" w:rsidRPr="00BE1B74" w:rsidRDefault="004C4D3D" w:rsidP="00115D3F">
            <w:pPr>
              <w:spacing w:after="0"/>
              <w:jc w:val="center"/>
              <w:rPr>
                <w:lang w:val="en-US"/>
              </w:rPr>
            </w:pPr>
            <w:r w:rsidRPr="00BE1B74">
              <w:rPr>
                <w:lang w:val="en-US"/>
              </w:rPr>
              <w:t>SRS configuration chosen by the serving gNB</w:t>
            </w:r>
          </w:p>
        </w:tc>
      </w:tr>
      <w:tr w:rsidR="004C4D3D" w:rsidRPr="00BE1B74" w14:paraId="0F31763D"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CFF3CE7" w14:textId="77777777" w:rsidR="004C4D3D" w:rsidRPr="00BE1B74" w:rsidRDefault="004C4D3D" w:rsidP="00115D3F">
            <w:pPr>
              <w:spacing w:after="0"/>
              <w:jc w:val="center"/>
              <w:rPr>
                <w:lang w:val="en-US"/>
              </w:rPr>
            </w:pPr>
            <w:r w:rsidRPr="00BE1B74">
              <w:rPr>
                <w:lang w:val="en-US"/>
              </w:rPr>
              <w:t>Neighboring TRP QCL, Pathloss reference</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56D0469A" w14:textId="3F7DD810" w:rsidR="004C4D3D" w:rsidRPr="00BE1B74" w:rsidRDefault="004C4D3D" w:rsidP="00115D3F">
            <w:pPr>
              <w:spacing w:after="0"/>
              <w:jc w:val="center"/>
              <w:rPr>
                <w:lang w:val="en-US"/>
              </w:rPr>
            </w:pPr>
            <w:r w:rsidRPr="00BE1B74">
              <w:rPr>
                <w:lang w:val="en-US"/>
              </w:rPr>
              <w:t>Neighboring-cell</w:t>
            </w:r>
            <w:r w:rsidR="00115D3F" w:rsidRPr="00BE1B74">
              <w:rPr>
                <w:lang w:val="en-US"/>
              </w:rPr>
              <w:t>-</w:t>
            </w:r>
            <w:r w:rsidRPr="00BE1B74">
              <w:rPr>
                <w:lang w:val="en-US"/>
              </w:rPr>
              <w:t>centric Beam and Tx Power</w:t>
            </w:r>
            <w:r w:rsidR="00115D3F" w:rsidRPr="00BE1B74">
              <w:rPr>
                <w:lang w:val="en-US"/>
              </w:rPr>
              <w:t xml:space="preserve"> determination</w:t>
            </w:r>
          </w:p>
        </w:tc>
      </w:tr>
    </w:tbl>
    <w:p w14:paraId="388B6788" w14:textId="77777777" w:rsidR="00555CAD" w:rsidRPr="00BE1B74" w:rsidRDefault="00555CAD" w:rsidP="00555CAD">
      <w:pPr>
        <w:rPr>
          <w:lang w:val="en-US"/>
        </w:rPr>
      </w:pPr>
    </w:p>
    <w:p w14:paraId="30DB6ADE" w14:textId="52F0322D" w:rsidR="00760FFC" w:rsidRPr="00BE1B74" w:rsidRDefault="006C0517" w:rsidP="00555CAD">
      <w:pPr>
        <w:rPr>
          <w:lang w:val="en-US"/>
        </w:rPr>
      </w:pPr>
      <w:r w:rsidRPr="00BE1B74">
        <w:rPr>
          <w:lang w:val="en-US"/>
        </w:rPr>
        <w:t>Many of the motivations abo</w:t>
      </w:r>
      <w:r w:rsidR="00B14004" w:rsidRPr="00BE1B74">
        <w:rPr>
          <w:lang w:val="en-US"/>
        </w:rPr>
        <w:t>v</w:t>
      </w:r>
      <w:r w:rsidRPr="00BE1B74">
        <w:rPr>
          <w:lang w:val="en-US"/>
        </w:rPr>
        <w:t xml:space="preserve">e also apply </w:t>
      </w:r>
      <w:r w:rsidR="00B14004" w:rsidRPr="00BE1B74">
        <w:rPr>
          <w:lang w:val="en-US"/>
        </w:rPr>
        <w:t>to sidelink PRS design</w:t>
      </w:r>
      <w:r w:rsidR="00280649" w:rsidRPr="00BE1B74">
        <w:rPr>
          <w:lang w:val="en-US"/>
        </w:rPr>
        <w:t xml:space="preserve">, for example wideband PRS </w:t>
      </w:r>
      <w:r w:rsidR="00DD467C" w:rsidRPr="00BE1B74">
        <w:rPr>
          <w:lang w:val="en-US"/>
        </w:rPr>
        <w:t>transmission</w:t>
      </w:r>
      <w:r w:rsidR="002E22CF" w:rsidRPr="00BE1B74">
        <w:rPr>
          <w:lang w:val="en-US"/>
        </w:rPr>
        <w:t>. Hence</w:t>
      </w:r>
      <w:r w:rsidR="00CE5468" w:rsidRPr="00BE1B74">
        <w:rPr>
          <w:lang w:val="en-US"/>
        </w:rPr>
        <w:t xml:space="preserve"> the PRS design</w:t>
      </w:r>
      <w:r w:rsidR="00201E09" w:rsidRPr="00BE1B74">
        <w:rPr>
          <w:lang w:val="en-US"/>
        </w:rPr>
        <w:t>s</w:t>
      </w:r>
      <w:r w:rsidR="00CE5468" w:rsidRPr="00BE1B74">
        <w:rPr>
          <w:lang w:val="en-US"/>
        </w:rPr>
        <w:t xml:space="preserve"> for </w:t>
      </w:r>
      <w:r w:rsidR="00201E09" w:rsidRPr="00BE1B74">
        <w:rPr>
          <w:lang w:val="en-US"/>
        </w:rPr>
        <w:t xml:space="preserve">DL/UL positioning could be used as </w:t>
      </w:r>
      <w:r w:rsidR="00FC537C" w:rsidRPr="00BE1B74">
        <w:rPr>
          <w:lang w:val="en-US"/>
        </w:rPr>
        <w:t xml:space="preserve">a </w:t>
      </w:r>
      <w:r w:rsidR="00201E09" w:rsidRPr="00BE1B74">
        <w:rPr>
          <w:lang w:val="en-US"/>
        </w:rPr>
        <w:t>starting point</w:t>
      </w:r>
      <w:r w:rsidR="00FC537C" w:rsidRPr="00BE1B74">
        <w:rPr>
          <w:lang w:val="en-US"/>
        </w:rPr>
        <w:t xml:space="preserve">. There is no need to </w:t>
      </w:r>
      <w:r w:rsidR="00507FC1" w:rsidRPr="00BE1B74">
        <w:rPr>
          <w:lang w:val="en-US"/>
        </w:rPr>
        <w:t>introduce</w:t>
      </w:r>
      <w:r w:rsidR="00FC537C" w:rsidRPr="00BE1B74">
        <w:rPr>
          <w:lang w:val="en-US"/>
        </w:rPr>
        <w:t xml:space="preserve"> both DL-PRS and SRS for sidelink </w:t>
      </w:r>
      <w:r w:rsidR="00507FC1" w:rsidRPr="00BE1B74">
        <w:rPr>
          <w:lang w:val="en-US"/>
        </w:rPr>
        <w:t xml:space="preserve">positioning. NR sidelink already supports </w:t>
      </w:r>
      <w:r w:rsidR="00950E0D" w:rsidRPr="00BE1B74">
        <w:rPr>
          <w:lang w:val="en-US"/>
        </w:rPr>
        <w:t xml:space="preserve">reception and transmission of OFDM sequences, hence it is </w:t>
      </w:r>
      <w:r w:rsidR="00AF375C" w:rsidRPr="00BE1B74">
        <w:rPr>
          <w:lang w:val="en-US"/>
        </w:rPr>
        <w:t>straightforward</w:t>
      </w:r>
      <w:r w:rsidR="00950E0D" w:rsidRPr="00BE1B74">
        <w:rPr>
          <w:lang w:val="en-US"/>
        </w:rPr>
        <w:t xml:space="preserve"> to use DL-PRS.</w:t>
      </w:r>
    </w:p>
    <w:p w14:paraId="310750F1" w14:textId="147D4D2D" w:rsidR="001E0AA2" w:rsidRPr="00BE1B74" w:rsidRDefault="00201E09" w:rsidP="00DA1198">
      <w:pPr>
        <w:pStyle w:val="Caption"/>
        <w:jc w:val="both"/>
        <w:rPr>
          <w:sz w:val="20"/>
          <w:szCs w:val="20"/>
          <w:lang w:val="en-US"/>
        </w:rPr>
      </w:pPr>
      <w:bookmarkStart w:id="10" w:name="_Toc115423950"/>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3</w:t>
      </w:r>
      <w:r w:rsidRPr="00BE1B74">
        <w:rPr>
          <w:sz w:val="20"/>
          <w:szCs w:val="20"/>
          <w:lang w:val="en-US"/>
        </w:rPr>
        <w:fldChar w:fldCharType="end"/>
      </w:r>
      <w:r w:rsidR="00462F80" w:rsidRPr="00BE1B74">
        <w:rPr>
          <w:sz w:val="20"/>
          <w:szCs w:val="20"/>
          <w:lang w:val="en-US"/>
        </w:rPr>
        <w:t xml:space="preserve">: </w:t>
      </w:r>
      <w:r w:rsidR="00291366" w:rsidRPr="00BE1B74">
        <w:rPr>
          <w:sz w:val="20"/>
          <w:szCs w:val="20"/>
          <w:lang w:val="en-US"/>
        </w:rPr>
        <w:t>Use the DL-PRS design as baseline</w:t>
      </w:r>
      <w:r w:rsidR="00322B9F" w:rsidRPr="00BE1B74">
        <w:rPr>
          <w:sz w:val="20"/>
          <w:szCs w:val="20"/>
          <w:lang w:val="en-US"/>
        </w:rPr>
        <w:t xml:space="preserve"> for SL-PRS</w:t>
      </w:r>
      <w:r w:rsidR="002F71B2" w:rsidRPr="00BE1B74">
        <w:rPr>
          <w:sz w:val="20"/>
          <w:szCs w:val="20"/>
          <w:lang w:val="en-US"/>
        </w:rPr>
        <w:t xml:space="preserve">, i.e. select Alt 1 from the alternatives for </w:t>
      </w:r>
      <w:r w:rsidR="00DA1198" w:rsidRPr="00BE1B74">
        <w:rPr>
          <w:sz w:val="20"/>
          <w:szCs w:val="20"/>
          <w:lang w:val="en-US"/>
        </w:rPr>
        <w:t>SL-PRS waveforms.</w:t>
      </w:r>
      <w:bookmarkEnd w:id="10"/>
    </w:p>
    <w:p w14:paraId="0B3DD07C" w14:textId="3C6BA7A4" w:rsidR="001E0AA2" w:rsidRPr="00BE1B74" w:rsidRDefault="002F3945" w:rsidP="00EF2585">
      <w:pPr>
        <w:pStyle w:val="Caption"/>
        <w:jc w:val="both"/>
        <w:rPr>
          <w:sz w:val="20"/>
          <w:szCs w:val="20"/>
          <w:lang w:val="en-US"/>
        </w:rPr>
      </w:pPr>
      <w:bookmarkStart w:id="11" w:name="_Toc115423951"/>
      <w:r w:rsidRPr="00BE1B74">
        <w:rPr>
          <w:sz w:val="20"/>
          <w:szCs w:val="20"/>
          <w:lang w:val="en-US"/>
        </w:rPr>
        <w:lastRenderedPageBreak/>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436C6E">
        <w:rPr>
          <w:noProof/>
          <w:sz w:val="20"/>
          <w:szCs w:val="20"/>
          <w:lang w:val="en-US"/>
        </w:rPr>
        <w:t>4</w:t>
      </w:r>
      <w:r w:rsidR="00CF3386" w:rsidRPr="00BE1B74">
        <w:rPr>
          <w:noProof/>
          <w:sz w:val="20"/>
          <w:szCs w:val="20"/>
          <w:lang w:val="en-US"/>
        </w:rPr>
        <w:fldChar w:fldCharType="end"/>
      </w:r>
      <w:r w:rsidRPr="00BE1B74">
        <w:rPr>
          <w:sz w:val="20"/>
          <w:szCs w:val="20"/>
          <w:lang w:val="en-US"/>
        </w:rPr>
        <w:t xml:space="preserve">: SL-PRS design </w:t>
      </w:r>
      <w:r w:rsidR="00A149F2" w:rsidRPr="00BE1B74">
        <w:rPr>
          <w:sz w:val="20"/>
          <w:szCs w:val="20"/>
          <w:lang w:val="en-US"/>
        </w:rPr>
        <w:t>has the following properties:</w:t>
      </w:r>
      <w:r w:rsidR="00032481" w:rsidRPr="00BE1B74">
        <w:rPr>
          <w:sz w:val="20"/>
          <w:szCs w:val="20"/>
          <w:lang w:val="en-US"/>
        </w:rPr>
        <w:t xml:space="preserve"> N &gt; 1, M </w:t>
      </w:r>
      <m:oMath>
        <m:r>
          <m:rPr>
            <m:sty m:val="bi"/>
          </m:rPr>
          <w:rPr>
            <w:rFonts w:ascii="Cambria Math" w:hAnsi="Cambria Math"/>
            <w:sz w:val="20"/>
            <w:szCs w:val="20"/>
            <w:lang w:val="en-US"/>
          </w:rPr>
          <m:t>&gt;1</m:t>
        </m:r>
      </m:oMath>
      <w:r w:rsidR="00EF2585" w:rsidRPr="00BE1B74">
        <w:rPr>
          <w:sz w:val="20"/>
          <w:szCs w:val="20"/>
          <w:lang w:val="en-US"/>
        </w:rPr>
        <w:t>, where M does not include the symbol used for AGC training.</w:t>
      </w:r>
      <w:bookmarkEnd w:id="11"/>
    </w:p>
    <w:p w14:paraId="005849B0" w14:textId="6F352DA2" w:rsidR="00736B83" w:rsidRPr="00BE1B74" w:rsidRDefault="00736B83" w:rsidP="00736B83">
      <w:pPr>
        <w:pStyle w:val="Caption"/>
        <w:jc w:val="left"/>
        <w:rPr>
          <w:sz w:val="20"/>
          <w:szCs w:val="20"/>
          <w:lang w:val="en-US"/>
        </w:rPr>
      </w:pPr>
      <w:bookmarkStart w:id="12" w:name="_Toc115423952"/>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5</w:t>
      </w:r>
      <w:r w:rsidRPr="00BE1B74">
        <w:rPr>
          <w:sz w:val="20"/>
          <w:szCs w:val="20"/>
          <w:lang w:val="en-US"/>
        </w:rPr>
        <w:fldChar w:fldCharType="end"/>
      </w:r>
      <w:r w:rsidRPr="00BE1B74">
        <w:rPr>
          <w:sz w:val="20"/>
          <w:szCs w:val="20"/>
          <w:lang w:val="en-US"/>
        </w:rPr>
        <w:t xml:space="preserve">: Resuse </w:t>
      </w:r>
      <w:r w:rsidR="00BA2498" w:rsidRPr="00BE1B74">
        <w:rPr>
          <w:sz w:val="20"/>
          <w:szCs w:val="20"/>
          <w:lang w:val="en-US"/>
        </w:rPr>
        <w:t xml:space="preserve">at least a subset </w:t>
      </w:r>
      <w:r w:rsidRPr="00BE1B74">
        <w:rPr>
          <w:sz w:val="20"/>
          <w:szCs w:val="20"/>
          <w:lang w:val="en-US"/>
        </w:rPr>
        <w:t xml:space="preserve">the frequency </w:t>
      </w:r>
      <w:r w:rsidR="00BA2498" w:rsidRPr="00BE1B74">
        <w:rPr>
          <w:sz w:val="20"/>
          <w:szCs w:val="20"/>
          <w:lang w:val="en-US"/>
        </w:rPr>
        <w:t xml:space="preserve">and time </w:t>
      </w:r>
      <w:r w:rsidRPr="00BE1B74">
        <w:rPr>
          <w:sz w:val="20"/>
          <w:szCs w:val="20"/>
          <w:lang w:val="en-US"/>
        </w:rPr>
        <w:t xml:space="preserve">domain patterns from </w:t>
      </w:r>
      <w:r w:rsidR="00BA2498" w:rsidRPr="00BE1B74">
        <w:rPr>
          <w:sz w:val="20"/>
          <w:szCs w:val="20"/>
          <w:lang w:val="en-US"/>
        </w:rPr>
        <w:t>DL-PRS.</w:t>
      </w:r>
      <w:bookmarkEnd w:id="12"/>
    </w:p>
    <w:p w14:paraId="41A8857C" w14:textId="2BFBBE8C" w:rsidR="00CC7C93" w:rsidRPr="00BE1B74" w:rsidRDefault="00FF5F77" w:rsidP="00555CAD">
      <w:pPr>
        <w:rPr>
          <w:lang w:val="en-US"/>
        </w:rPr>
      </w:pPr>
      <w:r w:rsidRPr="00BE1B74">
        <w:rPr>
          <w:lang w:val="en-US"/>
        </w:rPr>
        <w:t>Sidelink introduces additional requirements on signaling</w:t>
      </w:r>
      <w:r w:rsidR="004941D6" w:rsidRPr="00BE1B74">
        <w:rPr>
          <w:lang w:val="en-US"/>
        </w:rPr>
        <w:t>, primarily AGC calibration and Rx-Tx/Tx-Rx turnaround</w:t>
      </w:r>
      <w:r w:rsidR="007E6869" w:rsidRPr="00BE1B74">
        <w:rPr>
          <w:lang w:val="en-US"/>
        </w:rPr>
        <w:t xml:space="preserve"> time which are captured in the following RAN1 agreement</w:t>
      </w:r>
      <w:r w:rsidR="00DE398C" w:rsidRPr="00BE1B74">
        <w:rPr>
          <w:lang w:val="en-US"/>
        </w:rPr>
        <w:t xml:space="preserve"> </w:t>
      </w:r>
      <w:r w:rsidR="00DE398C" w:rsidRPr="00BE1B74">
        <w:rPr>
          <w:lang w:val="en-US"/>
        </w:rPr>
        <w:fldChar w:fldCharType="begin"/>
      </w:r>
      <w:r w:rsidR="00DE398C" w:rsidRPr="00BE1B74">
        <w:rPr>
          <w:lang w:val="en-US"/>
        </w:rPr>
        <w:instrText xml:space="preserve"> REF _Ref111023348 \r \h </w:instrText>
      </w:r>
      <w:r w:rsidR="00DE398C" w:rsidRPr="00BE1B74">
        <w:rPr>
          <w:lang w:val="en-US"/>
        </w:rPr>
      </w:r>
      <w:r w:rsidR="00DE398C" w:rsidRPr="00BE1B74">
        <w:rPr>
          <w:lang w:val="en-US"/>
        </w:rPr>
        <w:fldChar w:fldCharType="separate"/>
      </w:r>
      <w:r w:rsidR="00436C6E">
        <w:rPr>
          <w:lang w:val="en-US"/>
        </w:rPr>
        <w:t>[3]</w:t>
      </w:r>
      <w:r w:rsidR="00DE398C" w:rsidRPr="00BE1B74">
        <w:rPr>
          <w:lang w:val="en-US"/>
        </w:rPr>
        <w:fldChar w:fldCharType="end"/>
      </w:r>
      <w:r w:rsidR="007E6869" w:rsidRPr="00BE1B74">
        <w:rPr>
          <w:lang w:val="en-US"/>
        </w:rPr>
        <w:t>:</w:t>
      </w:r>
    </w:p>
    <w:p w14:paraId="08B3A341" w14:textId="77777777" w:rsidR="007E6869" w:rsidRPr="00BE1B74" w:rsidRDefault="007E6869" w:rsidP="007E6869">
      <w:pPr>
        <w:tabs>
          <w:tab w:val="left" w:pos="1276"/>
        </w:tabs>
        <w:spacing w:after="0"/>
        <w:ind w:left="284"/>
        <w:rPr>
          <w:rFonts w:eastAsia="Batang"/>
          <w:b/>
          <w:lang w:val="en-US"/>
        </w:rPr>
      </w:pPr>
      <w:r w:rsidRPr="00BE1B74">
        <w:rPr>
          <w:rFonts w:eastAsia="Batang"/>
          <w:b/>
          <w:highlight w:val="green"/>
          <w:lang w:val="en-US"/>
        </w:rPr>
        <w:t>Agreement</w:t>
      </w:r>
    </w:p>
    <w:p w14:paraId="6E8AB68C" w14:textId="77777777" w:rsidR="007E6869" w:rsidRPr="00BE1B74" w:rsidRDefault="007E6869" w:rsidP="007E6869">
      <w:pPr>
        <w:spacing w:after="0"/>
        <w:ind w:left="284"/>
        <w:rPr>
          <w:rFonts w:eastAsia="Batang"/>
          <w:lang w:val="en-US" w:eastAsia="ko-KR"/>
        </w:rPr>
      </w:pPr>
      <w:r w:rsidRPr="00BE1B74">
        <w:rPr>
          <w:rFonts w:eastAsia="Batang"/>
          <w:lang w:val="en-US" w:eastAsia="ko-KR"/>
        </w:rPr>
        <w:t>For a potential new SL PRS, study further the following</w:t>
      </w:r>
    </w:p>
    <w:p w14:paraId="5A8A1311" w14:textId="77777777" w:rsidR="007E6869" w:rsidRPr="00BE1B74" w:rsidRDefault="007E686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Number of symbol(s) for AGC and/or Rx-Tx turnaround time</w:t>
      </w:r>
    </w:p>
    <w:p w14:paraId="4CF5B1D2" w14:textId="5EE22896" w:rsidR="007E6869" w:rsidRPr="00BE1B74" w:rsidRDefault="007E686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Conditions under which AGC training and/or Rx-Tx turnaround time are needed</w:t>
      </w:r>
    </w:p>
    <w:p w14:paraId="253BE22D" w14:textId="77777777" w:rsidR="007E6869" w:rsidRPr="00BE1B74" w:rsidRDefault="007E6869" w:rsidP="007E6869">
      <w:pPr>
        <w:spacing w:after="0"/>
        <w:ind w:left="1004"/>
        <w:jc w:val="left"/>
        <w:rPr>
          <w:rFonts w:eastAsia="Batang"/>
          <w:szCs w:val="24"/>
          <w:lang w:val="en-US" w:eastAsia="x-none"/>
        </w:rPr>
      </w:pPr>
    </w:p>
    <w:p w14:paraId="19C820AF" w14:textId="2B806352" w:rsidR="00E25979" w:rsidRPr="00BE1B74" w:rsidRDefault="00E25979" w:rsidP="00555CAD">
      <w:pPr>
        <w:rPr>
          <w:lang w:val="en-US"/>
        </w:rPr>
      </w:pPr>
      <w:r w:rsidRPr="00BE1B74">
        <w:rPr>
          <w:lang w:val="en-US"/>
        </w:rPr>
        <w:t xml:space="preserve">Transmissions in sidelink arrive from different devices </w:t>
      </w:r>
      <w:r w:rsidR="0019094C" w:rsidRPr="00BE1B74">
        <w:rPr>
          <w:lang w:val="en-US"/>
        </w:rPr>
        <w:t xml:space="preserve">at different </w:t>
      </w:r>
      <w:r w:rsidR="00654E80" w:rsidRPr="00BE1B74">
        <w:rPr>
          <w:lang w:val="en-US"/>
        </w:rPr>
        <w:t>distances</w:t>
      </w:r>
      <w:r w:rsidR="003567B1" w:rsidRPr="00BE1B74">
        <w:rPr>
          <w:lang w:val="en-US"/>
        </w:rPr>
        <w:t xml:space="preserve">, pathloss, </w:t>
      </w:r>
      <w:r w:rsidR="001240AA" w:rsidRPr="00BE1B74">
        <w:rPr>
          <w:lang w:val="en-US"/>
        </w:rPr>
        <w:t>and transmission power</w:t>
      </w:r>
      <w:r w:rsidR="00C03A8A" w:rsidRPr="00BE1B74">
        <w:rPr>
          <w:lang w:val="en-US"/>
        </w:rPr>
        <w:t xml:space="preserve"> compared to only from the gNB in downlink. </w:t>
      </w:r>
      <w:r w:rsidR="002D6775" w:rsidRPr="00BE1B74">
        <w:rPr>
          <w:lang w:val="en-US"/>
        </w:rPr>
        <w:t xml:space="preserve">This necessitates that the UE </w:t>
      </w:r>
      <w:r w:rsidR="003804AE" w:rsidRPr="00BE1B74">
        <w:rPr>
          <w:lang w:val="en-US"/>
        </w:rPr>
        <w:t>recalibrate</w:t>
      </w:r>
      <w:r w:rsidR="002D6775" w:rsidRPr="00BE1B74">
        <w:rPr>
          <w:lang w:val="en-US"/>
        </w:rPr>
        <w:t xml:space="preserve"> </w:t>
      </w:r>
      <w:r w:rsidR="00DB6C4C" w:rsidRPr="00BE1B74">
        <w:rPr>
          <w:lang w:val="en-US"/>
        </w:rPr>
        <w:t>its AGC for ever</w:t>
      </w:r>
      <w:r w:rsidR="00CA71C6" w:rsidRPr="00BE1B74">
        <w:rPr>
          <w:lang w:val="en-US"/>
        </w:rPr>
        <w:t>y transmission</w:t>
      </w:r>
      <w:r w:rsidR="006043E6" w:rsidRPr="00BE1B74">
        <w:rPr>
          <w:lang w:val="en-US"/>
        </w:rPr>
        <w:t xml:space="preserve">. </w:t>
      </w:r>
      <w:r w:rsidR="009F21E4" w:rsidRPr="00BE1B74">
        <w:rPr>
          <w:lang w:val="en-US"/>
        </w:rPr>
        <w:t xml:space="preserve">To support this, sidelink communications duplicate the first PSCCH/PSSCH symbol on the </w:t>
      </w:r>
      <w:r w:rsidR="00E2479B" w:rsidRPr="00BE1B74">
        <w:rPr>
          <w:lang w:val="en-US"/>
        </w:rPr>
        <w:t>preceding</w:t>
      </w:r>
      <w:r w:rsidR="009F21E4" w:rsidRPr="00BE1B74">
        <w:rPr>
          <w:lang w:val="en-US"/>
        </w:rPr>
        <w:t xml:space="preserve"> symbol</w:t>
      </w:r>
      <w:r w:rsidR="00651155" w:rsidRPr="00BE1B74">
        <w:rPr>
          <w:lang w:val="en-US"/>
        </w:rPr>
        <w:t xml:space="preserve"> as shown in </w:t>
      </w:r>
      <w:r w:rsidR="00A11DAA" w:rsidRPr="00BE1B74">
        <w:rPr>
          <w:lang w:val="en-US"/>
        </w:rPr>
        <w:fldChar w:fldCharType="begin"/>
      </w:r>
      <w:r w:rsidR="00A11DAA" w:rsidRPr="00BE1B74">
        <w:rPr>
          <w:lang w:val="en-US"/>
        </w:rPr>
        <w:instrText xml:space="preserve"> REF _Ref101960874 \h </w:instrText>
      </w:r>
      <w:r w:rsidR="00A11DAA" w:rsidRPr="00BE1B74">
        <w:rPr>
          <w:lang w:val="en-US"/>
        </w:rPr>
      </w:r>
      <w:r w:rsidR="00A11DAA" w:rsidRPr="00BE1B74">
        <w:rPr>
          <w:lang w:val="en-US"/>
        </w:rPr>
        <w:fldChar w:fldCharType="separate"/>
      </w:r>
      <w:r w:rsidR="00436C6E" w:rsidRPr="00BE1B74">
        <w:rPr>
          <w:lang w:val="en-US"/>
        </w:rPr>
        <w:t xml:space="preserve">Figure </w:t>
      </w:r>
      <w:r w:rsidR="00436C6E">
        <w:rPr>
          <w:noProof/>
          <w:lang w:val="en-US"/>
        </w:rPr>
        <w:t>3</w:t>
      </w:r>
      <w:r w:rsidR="00A11DAA" w:rsidRPr="00BE1B74">
        <w:rPr>
          <w:lang w:val="en-US"/>
        </w:rPr>
        <w:fldChar w:fldCharType="end"/>
      </w:r>
      <w:r w:rsidR="009F21E4" w:rsidRPr="00BE1B74">
        <w:rPr>
          <w:lang w:val="en-US"/>
        </w:rPr>
        <w:t>.</w:t>
      </w:r>
      <w:r w:rsidR="009A3D39" w:rsidRPr="00BE1B74">
        <w:rPr>
          <w:lang w:val="en-US"/>
        </w:rPr>
        <w:t xml:space="preserve"> PRS transmissions </w:t>
      </w:r>
      <w:r w:rsidR="009C22F9" w:rsidRPr="00BE1B74">
        <w:rPr>
          <w:lang w:val="en-US"/>
        </w:rPr>
        <w:t xml:space="preserve">need to also </w:t>
      </w:r>
      <w:r w:rsidR="0090340F" w:rsidRPr="00BE1B74">
        <w:rPr>
          <w:lang w:val="en-US"/>
        </w:rPr>
        <w:t xml:space="preserve">accommodate AGC training </w:t>
      </w:r>
      <w:r w:rsidR="00AE4BE5" w:rsidRPr="00BE1B74">
        <w:rPr>
          <w:lang w:val="en-US"/>
        </w:rPr>
        <w:t>at the receiver.</w:t>
      </w:r>
    </w:p>
    <w:p w14:paraId="55D93972" w14:textId="0B7E897E" w:rsidR="001A2278" w:rsidRPr="00BE1B74" w:rsidRDefault="00CF29AD" w:rsidP="004642C0">
      <w:pPr>
        <w:jc w:val="center"/>
        <w:rPr>
          <w:lang w:val="en-US"/>
        </w:rPr>
      </w:pPr>
      <w:r w:rsidRPr="00BE1B74">
        <w:rPr>
          <w:noProof/>
          <w:lang w:val="en-US"/>
        </w:rPr>
        <w:drawing>
          <wp:inline distT="0" distB="0" distL="0" distR="0" wp14:anchorId="63CE7F5E" wp14:editId="4DF43029">
            <wp:extent cx="3245163" cy="86049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3830" cy="873402"/>
                    </a:xfrm>
                    <a:prstGeom prst="rect">
                      <a:avLst/>
                    </a:prstGeom>
                    <a:noFill/>
                  </pic:spPr>
                </pic:pic>
              </a:graphicData>
            </a:graphic>
          </wp:inline>
        </w:drawing>
      </w:r>
    </w:p>
    <w:p w14:paraId="3F0AE7CF" w14:textId="442546B3" w:rsidR="00B30BBD" w:rsidRPr="00BE1B74" w:rsidRDefault="00811273" w:rsidP="00F73733">
      <w:pPr>
        <w:pStyle w:val="Caption"/>
        <w:rPr>
          <w:lang w:val="en-US"/>
        </w:rPr>
      </w:pPr>
      <w:bookmarkStart w:id="13" w:name="_Ref101960874"/>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3</w:t>
      </w:r>
      <w:r w:rsidRPr="00BE1B74">
        <w:rPr>
          <w:noProof/>
          <w:lang w:val="en-US"/>
        </w:rPr>
        <w:fldChar w:fldCharType="end"/>
      </w:r>
      <w:bookmarkEnd w:id="13"/>
      <w:r w:rsidRPr="00BE1B74">
        <w:rPr>
          <w:lang w:val="en-US"/>
        </w:rPr>
        <w:t xml:space="preserve">: </w:t>
      </w:r>
      <w:r w:rsidR="001C5FDB" w:rsidRPr="00BE1B74">
        <w:rPr>
          <w:lang w:val="en-US"/>
        </w:rPr>
        <w:t>NR</w:t>
      </w:r>
      <w:r w:rsidR="009A3D39" w:rsidRPr="00BE1B74">
        <w:rPr>
          <w:lang w:val="en-US"/>
        </w:rPr>
        <w:t xml:space="preserve"> sidelink communications slot structure</w:t>
      </w:r>
    </w:p>
    <w:p w14:paraId="5288544C" w14:textId="42A08B32" w:rsidR="009B7B0A" w:rsidRPr="00BE1B74" w:rsidRDefault="009B7B0A" w:rsidP="009B7B0A">
      <w:pPr>
        <w:pStyle w:val="Caption"/>
        <w:jc w:val="left"/>
        <w:rPr>
          <w:sz w:val="20"/>
          <w:szCs w:val="20"/>
          <w:lang w:val="en-US"/>
        </w:rPr>
      </w:pPr>
      <w:bookmarkStart w:id="14" w:name="_Toc115423939"/>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436C6E">
        <w:rPr>
          <w:noProof/>
          <w:sz w:val="20"/>
          <w:szCs w:val="20"/>
          <w:lang w:val="en-US"/>
        </w:rPr>
        <w:t>7</w:t>
      </w:r>
      <w:r w:rsidRPr="00BE1B74">
        <w:rPr>
          <w:sz w:val="20"/>
          <w:szCs w:val="20"/>
          <w:lang w:val="en-US"/>
        </w:rPr>
        <w:fldChar w:fldCharType="end"/>
      </w:r>
      <w:r w:rsidRPr="00BE1B74">
        <w:rPr>
          <w:sz w:val="20"/>
          <w:szCs w:val="20"/>
          <w:lang w:val="en-US"/>
        </w:rPr>
        <w:t>: There are no conditions under which AGC training is not required for sidelink signals.</w:t>
      </w:r>
      <w:bookmarkEnd w:id="14"/>
    </w:p>
    <w:p w14:paraId="5316BD8D" w14:textId="16124895" w:rsidR="009B7B0A" w:rsidRPr="00BE1B74" w:rsidRDefault="009B7B0A" w:rsidP="009B7B0A">
      <w:pPr>
        <w:rPr>
          <w:lang w:val="en-US"/>
        </w:rPr>
      </w:pPr>
      <w:r w:rsidRPr="00BE1B74">
        <w:rPr>
          <w:lang w:val="en-US"/>
        </w:rPr>
        <w:t xml:space="preserve">Accommodating the AGC training time could be achieved by different methods: using the first SL PRS symbol for AGC training, </w:t>
      </w:r>
      <w:r w:rsidR="0021114C" w:rsidRPr="00BE1B74">
        <w:rPr>
          <w:lang w:val="en-US"/>
        </w:rPr>
        <w:t xml:space="preserve">introducing </w:t>
      </w:r>
      <w:r w:rsidR="000C2382" w:rsidRPr="00BE1B74">
        <w:rPr>
          <w:lang w:val="en-US"/>
        </w:rPr>
        <w:t>a symbol prior to</w:t>
      </w:r>
      <w:r w:rsidRPr="00BE1B74">
        <w:rPr>
          <w:lang w:val="en-US"/>
        </w:rPr>
        <w:t xml:space="preserve"> the first SL PRS symbol, or using the AGC training symbol in a sidelink slot if SL PRS is transmitted with other sidelink signals as is the case for SL CSI RS.</w:t>
      </w:r>
    </w:p>
    <w:p w14:paraId="362CA457" w14:textId="469EDDE3" w:rsidR="00AE4BE5" w:rsidRPr="00BE1B74" w:rsidRDefault="00AE4BE5" w:rsidP="00D37CB6">
      <w:pPr>
        <w:pStyle w:val="Caption"/>
        <w:jc w:val="both"/>
        <w:rPr>
          <w:sz w:val="20"/>
          <w:szCs w:val="20"/>
          <w:lang w:val="en-US"/>
        </w:rPr>
      </w:pPr>
      <w:bookmarkStart w:id="15" w:name="_Toc115423953"/>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6</w:t>
      </w:r>
      <w:r w:rsidRPr="00BE1B74">
        <w:rPr>
          <w:sz w:val="20"/>
          <w:szCs w:val="20"/>
          <w:lang w:val="en-US"/>
        </w:rPr>
        <w:fldChar w:fldCharType="end"/>
      </w:r>
      <w:r w:rsidRPr="00BE1B74">
        <w:rPr>
          <w:sz w:val="20"/>
          <w:szCs w:val="20"/>
          <w:lang w:val="en-US"/>
        </w:rPr>
        <w:t xml:space="preserve">: </w:t>
      </w:r>
      <w:r w:rsidR="006E689E" w:rsidRPr="00BE1B74">
        <w:rPr>
          <w:sz w:val="20"/>
          <w:szCs w:val="20"/>
          <w:lang w:val="en-US"/>
        </w:rPr>
        <w:t xml:space="preserve">Sidelink </w:t>
      </w:r>
      <w:r w:rsidR="00782647" w:rsidRPr="00BE1B74">
        <w:rPr>
          <w:sz w:val="20"/>
          <w:szCs w:val="20"/>
          <w:lang w:val="en-US"/>
        </w:rPr>
        <w:t xml:space="preserve">PRS transmissions </w:t>
      </w:r>
      <w:r w:rsidR="001E52BD" w:rsidRPr="00BE1B74">
        <w:rPr>
          <w:sz w:val="20"/>
          <w:szCs w:val="20"/>
          <w:lang w:val="en-US"/>
        </w:rPr>
        <w:t>accommodate AGC training at the receiver</w:t>
      </w:r>
      <w:r w:rsidR="00302B66" w:rsidRPr="00BE1B74">
        <w:rPr>
          <w:sz w:val="20"/>
          <w:szCs w:val="20"/>
          <w:lang w:val="en-US"/>
        </w:rPr>
        <w:t xml:space="preserve"> </w:t>
      </w:r>
      <w:r w:rsidR="008B3DE1" w:rsidRPr="00BE1B74">
        <w:rPr>
          <w:sz w:val="20"/>
          <w:szCs w:val="20"/>
          <w:lang w:val="en-US"/>
        </w:rPr>
        <w:t xml:space="preserve">by </w:t>
      </w:r>
      <w:r w:rsidR="00764D24" w:rsidRPr="00BE1B74">
        <w:rPr>
          <w:sz w:val="20"/>
          <w:szCs w:val="20"/>
          <w:lang w:val="en-US"/>
        </w:rPr>
        <w:t xml:space="preserve">introducing </w:t>
      </w:r>
      <w:r w:rsidR="000C2382" w:rsidRPr="00BE1B74">
        <w:rPr>
          <w:sz w:val="20"/>
          <w:szCs w:val="20"/>
          <w:lang w:val="en-US"/>
        </w:rPr>
        <w:t>a dedicated AGC training symbol prior to the first SL-PRS symbol.</w:t>
      </w:r>
      <w:bookmarkEnd w:id="15"/>
    </w:p>
    <w:p w14:paraId="6A40A026" w14:textId="5F5AB6B1" w:rsidR="001E52BD" w:rsidRPr="00BE1B74" w:rsidRDefault="00CA0B1D" w:rsidP="001E52BD">
      <w:pPr>
        <w:rPr>
          <w:lang w:val="en-US"/>
        </w:rPr>
      </w:pPr>
      <w:r w:rsidRPr="00BE1B74">
        <w:rPr>
          <w:lang w:val="en-US"/>
        </w:rPr>
        <w:t xml:space="preserve">To accommodate the transition from transmission to reception mode and vice versa, </w:t>
      </w:r>
      <w:r w:rsidR="00B9278C" w:rsidRPr="00BE1B74">
        <w:rPr>
          <w:lang w:val="en-US"/>
        </w:rPr>
        <w:t xml:space="preserve">NR sidelink </w:t>
      </w:r>
      <w:r w:rsidR="00065015" w:rsidRPr="00BE1B74">
        <w:rPr>
          <w:lang w:val="en-US"/>
        </w:rPr>
        <w:t xml:space="preserve">physical layer structure </w:t>
      </w:r>
      <w:r w:rsidR="004606AB" w:rsidRPr="00BE1B74">
        <w:rPr>
          <w:lang w:val="en-US"/>
        </w:rPr>
        <w:t xml:space="preserve">leaves a gap symbol after the last PSSCH symbol </w:t>
      </w:r>
      <w:r w:rsidR="007502E9" w:rsidRPr="00BE1B74">
        <w:rPr>
          <w:lang w:val="en-US"/>
        </w:rPr>
        <w:t>in a sidelink transmission</w:t>
      </w:r>
      <w:r w:rsidR="00384621" w:rsidRPr="00BE1B74">
        <w:rPr>
          <w:lang w:val="en-US"/>
        </w:rPr>
        <w:t xml:space="preserve"> as </w:t>
      </w:r>
      <w:r w:rsidR="00B157C0" w:rsidRPr="00BE1B74">
        <w:rPr>
          <w:lang w:val="en-US"/>
        </w:rPr>
        <w:t xml:space="preserve">illustrated </w:t>
      </w:r>
      <w:r w:rsidR="00384621" w:rsidRPr="00BE1B74">
        <w:rPr>
          <w:lang w:val="en-US"/>
        </w:rPr>
        <w:t xml:space="preserve">in </w:t>
      </w:r>
      <w:r w:rsidR="00384621" w:rsidRPr="00BE1B74">
        <w:rPr>
          <w:lang w:val="en-US"/>
        </w:rPr>
        <w:fldChar w:fldCharType="begin"/>
      </w:r>
      <w:r w:rsidR="00384621" w:rsidRPr="00BE1B74">
        <w:rPr>
          <w:lang w:val="en-US"/>
        </w:rPr>
        <w:instrText xml:space="preserve"> REF _Ref101960874 \h </w:instrText>
      </w:r>
      <w:r w:rsidR="00384621" w:rsidRPr="00BE1B74">
        <w:rPr>
          <w:lang w:val="en-US"/>
        </w:rPr>
      </w:r>
      <w:r w:rsidR="00384621" w:rsidRPr="00BE1B74">
        <w:rPr>
          <w:lang w:val="en-US"/>
        </w:rPr>
        <w:fldChar w:fldCharType="separate"/>
      </w:r>
      <w:r w:rsidR="00436C6E" w:rsidRPr="00BE1B74">
        <w:rPr>
          <w:lang w:val="en-US"/>
        </w:rPr>
        <w:t xml:space="preserve">Figure </w:t>
      </w:r>
      <w:r w:rsidR="00436C6E">
        <w:rPr>
          <w:noProof/>
          <w:lang w:val="en-US"/>
        </w:rPr>
        <w:t>3</w:t>
      </w:r>
      <w:r w:rsidR="00384621" w:rsidRPr="00BE1B74">
        <w:rPr>
          <w:lang w:val="en-US"/>
        </w:rPr>
        <w:fldChar w:fldCharType="end"/>
      </w:r>
      <w:r w:rsidR="007502E9" w:rsidRPr="00BE1B74">
        <w:rPr>
          <w:lang w:val="en-US"/>
        </w:rPr>
        <w:t xml:space="preserve">. </w:t>
      </w:r>
      <w:r w:rsidR="00E96D18" w:rsidRPr="00BE1B74">
        <w:rPr>
          <w:lang w:val="en-US"/>
        </w:rPr>
        <w:t xml:space="preserve">This Rx-Tx turnaround </w:t>
      </w:r>
      <w:r w:rsidR="00577FE4" w:rsidRPr="00BE1B74">
        <w:rPr>
          <w:lang w:val="en-US"/>
        </w:rPr>
        <w:t xml:space="preserve">time must </w:t>
      </w:r>
      <w:r w:rsidR="00302B66" w:rsidRPr="00BE1B74">
        <w:rPr>
          <w:lang w:val="en-US"/>
        </w:rPr>
        <w:t>also be ensured when PRS transmissions are performed.</w:t>
      </w:r>
      <w:r w:rsidR="009B7B0A" w:rsidRPr="00BE1B74">
        <w:rPr>
          <w:lang w:val="en-US"/>
        </w:rPr>
        <w:t xml:space="preserve"> The same approach used to select the method for accommodating AGC training time could also apply to accommodating </w:t>
      </w:r>
      <w:r w:rsidR="00255FF2" w:rsidRPr="00BE1B74">
        <w:rPr>
          <w:lang w:val="en-US"/>
        </w:rPr>
        <w:t>the Rx-Tx turnaround time.</w:t>
      </w:r>
    </w:p>
    <w:p w14:paraId="5D37B446" w14:textId="504C03CC" w:rsidR="00255FF2" w:rsidRPr="00BE1B74" w:rsidRDefault="00255FF2" w:rsidP="00255FF2">
      <w:pPr>
        <w:pStyle w:val="Caption"/>
        <w:jc w:val="both"/>
        <w:rPr>
          <w:sz w:val="20"/>
          <w:szCs w:val="20"/>
          <w:lang w:val="en-US"/>
        </w:rPr>
      </w:pPr>
      <w:bookmarkStart w:id="16" w:name="_Toc115423940"/>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436C6E">
        <w:rPr>
          <w:noProof/>
          <w:sz w:val="20"/>
          <w:szCs w:val="20"/>
          <w:lang w:val="en-US"/>
        </w:rPr>
        <w:t>8</w:t>
      </w:r>
      <w:r w:rsidRPr="00BE1B74">
        <w:rPr>
          <w:sz w:val="20"/>
          <w:szCs w:val="20"/>
          <w:lang w:val="en-US"/>
        </w:rPr>
        <w:fldChar w:fldCharType="end"/>
      </w:r>
      <w:r w:rsidRPr="00BE1B74">
        <w:rPr>
          <w:sz w:val="20"/>
          <w:szCs w:val="20"/>
          <w:lang w:val="en-US"/>
        </w:rPr>
        <w:t>: There are no conditions under which Rx-Tx turnaround time is not required for sidelink signals.</w:t>
      </w:r>
      <w:bookmarkEnd w:id="16"/>
    </w:p>
    <w:p w14:paraId="2E115825" w14:textId="66D17CF5" w:rsidR="00302B66" w:rsidRPr="00BE1B74" w:rsidRDefault="00302B66" w:rsidP="00302B66">
      <w:pPr>
        <w:pStyle w:val="Caption"/>
        <w:jc w:val="left"/>
        <w:rPr>
          <w:sz w:val="20"/>
          <w:szCs w:val="20"/>
          <w:lang w:val="en-US"/>
        </w:rPr>
      </w:pPr>
      <w:bookmarkStart w:id="17" w:name="_Toc115423954"/>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7</w:t>
      </w:r>
      <w:r w:rsidRPr="00BE1B74">
        <w:rPr>
          <w:sz w:val="20"/>
          <w:szCs w:val="20"/>
          <w:lang w:val="en-US"/>
        </w:rPr>
        <w:fldChar w:fldCharType="end"/>
      </w:r>
      <w:r w:rsidRPr="00BE1B74">
        <w:rPr>
          <w:sz w:val="20"/>
          <w:szCs w:val="20"/>
          <w:lang w:val="en-US"/>
        </w:rPr>
        <w:t>: Sidelink PRS transmission accommodate Rx-Tx turnaround time</w:t>
      </w:r>
      <w:r w:rsidR="002A3AFB" w:rsidRPr="00BE1B74">
        <w:rPr>
          <w:sz w:val="20"/>
          <w:szCs w:val="20"/>
          <w:lang w:val="en-US"/>
        </w:rPr>
        <w:t xml:space="preserve"> and RAN1 to further study the details.</w:t>
      </w:r>
      <w:bookmarkEnd w:id="17"/>
    </w:p>
    <w:p w14:paraId="1166EDCA" w14:textId="561E057C" w:rsidR="00E15571" w:rsidRPr="00BE1B74" w:rsidRDefault="00FC7FA6" w:rsidP="00E15571">
      <w:pPr>
        <w:rPr>
          <w:lang w:val="en-US"/>
        </w:rPr>
      </w:pPr>
      <w:r w:rsidRPr="00BE1B74">
        <w:rPr>
          <w:lang w:val="en-US"/>
        </w:rPr>
        <w:t xml:space="preserve">In Rel-16, it was agreed that DL PRS is not FDMed with other signals and that </w:t>
      </w:r>
      <w:r w:rsidR="00D04B4A" w:rsidRPr="00BE1B74">
        <w:rPr>
          <w:lang w:val="en-US"/>
        </w:rPr>
        <w:t xml:space="preserve">there is no data/control transmission in the </w:t>
      </w:r>
      <w:r w:rsidR="00771ACE" w:rsidRPr="00BE1B74">
        <w:rPr>
          <w:lang w:val="en-US"/>
        </w:rPr>
        <w:t>time-frequency</w:t>
      </w:r>
      <w:r w:rsidR="00D04B4A" w:rsidRPr="00BE1B74">
        <w:rPr>
          <w:lang w:val="en-US"/>
        </w:rPr>
        <w:t xml:space="preserve"> grid of dedicated DL-PRS</w:t>
      </w:r>
      <w:r w:rsidR="007239CA" w:rsidRPr="00BE1B74">
        <w:rPr>
          <w:lang w:val="en-US"/>
        </w:rPr>
        <w:t xml:space="preserve"> </w:t>
      </w:r>
      <w:r w:rsidR="007239CA" w:rsidRPr="00BE1B74">
        <w:rPr>
          <w:lang w:val="en-US"/>
        </w:rPr>
        <w:fldChar w:fldCharType="begin"/>
      </w:r>
      <w:r w:rsidR="007239CA" w:rsidRPr="00BE1B74">
        <w:rPr>
          <w:lang w:val="en-US"/>
        </w:rPr>
        <w:instrText xml:space="preserve"> REF _Ref101978292 \r \h </w:instrText>
      </w:r>
      <w:r w:rsidR="007239CA" w:rsidRPr="00BE1B74">
        <w:rPr>
          <w:lang w:val="en-US"/>
        </w:rPr>
      </w:r>
      <w:r w:rsidR="007239CA" w:rsidRPr="00BE1B74">
        <w:rPr>
          <w:lang w:val="en-US"/>
        </w:rPr>
        <w:fldChar w:fldCharType="separate"/>
      </w:r>
      <w:r w:rsidR="00436C6E">
        <w:rPr>
          <w:lang w:val="en-US"/>
        </w:rPr>
        <w:t>[2]</w:t>
      </w:r>
      <w:r w:rsidR="007239CA" w:rsidRPr="00BE1B74">
        <w:rPr>
          <w:lang w:val="en-US"/>
        </w:rPr>
        <w:fldChar w:fldCharType="end"/>
      </w:r>
      <w:r w:rsidR="00D04B4A" w:rsidRPr="00BE1B74">
        <w:rPr>
          <w:lang w:val="en-US"/>
        </w:rPr>
        <w:t>:</w:t>
      </w:r>
    </w:p>
    <w:tbl>
      <w:tblPr>
        <w:tblStyle w:val="TableGrid"/>
        <w:tblW w:w="0" w:type="auto"/>
        <w:tblLook w:val="04A0" w:firstRow="1" w:lastRow="0" w:firstColumn="1" w:lastColumn="0" w:noHBand="0" w:noVBand="1"/>
      </w:tblPr>
      <w:tblGrid>
        <w:gridCol w:w="9629"/>
      </w:tblGrid>
      <w:tr w:rsidR="00780C98" w:rsidRPr="00BE1B74" w14:paraId="0407F8AD" w14:textId="77777777" w:rsidTr="00780C98">
        <w:tc>
          <w:tcPr>
            <w:tcW w:w="9629" w:type="dxa"/>
          </w:tcPr>
          <w:p w14:paraId="40DBC0DE" w14:textId="77777777" w:rsidR="00780C98" w:rsidRPr="00BE1B74" w:rsidRDefault="00780C98" w:rsidP="00780C98">
            <w:pPr>
              <w:rPr>
                <w:rFonts w:cs="Times"/>
                <w:lang w:val="en-US"/>
              </w:rPr>
            </w:pPr>
            <w:r w:rsidRPr="00BE1B74">
              <w:rPr>
                <w:rFonts w:cs="Times"/>
                <w:highlight w:val="green"/>
                <w:lang w:val="en-US"/>
              </w:rPr>
              <w:t>Agreement:</w:t>
            </w:r>
          </w:p>
          <w:p w14:paraId="4982CB15" w14:textId="77777777" w:rsidR="00780C98" w:rsidRPr="00BE1B74" w:rsidRDefault="00780C98" w:rsidP="00780C98">
            <w:pPr>
              <w:rPr>
                <w:rFonts w:cs="Times"/>
                <w:lang w:val="en-US"/>
              </w:rPr>
            </w:pPr>
            <w:r w:rsidRPr="00BE1B74">
              <w:rPr>
                <w:rFonts w:cs="Times"/>
                <w:lang w:val="en-US"/>
              </w:rPr>
              <w:t>NR DL PRS design for FR1 and FR2 supports:</w:t>
            </w:r>
          </w:p>
          <w:p w14:paraId="39B5B494" w14:textId="77777777" w:rsidR="00780C98" w:rsidRPr="00BE1B74" w:rsidRDefault="00780C98" w:rsidP="00780C98">
            <w:pPr>
              <w:pStyle w:val="3GPPAgreements"/>
              <w:rPr>
                <w:rFonts w:ascii="Times" w:hAnsi="Times" w:cs="Times"/>
                <w:sz w:val="20"/>
              </w:rPr>
            </w:pPr>
            <w:r w:rsidRPr="00BE1B74">
              <w:rPr>
                <w:rFonts w:ascii="Times" w:hAnsi="Times" w:cs="Times"/>
                <w:sz w:val="20"/>
              </w:rPr>
              <w:t>Configurable NR DL PRS signal bandwidth</w:t>
            </w:r>
          </w:p>
          <w:p w14:paraId="0ADD6457"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granularity of configuration, relationship with BWPs, whether the configuration is cell and/or UE specific</w:t>
            </w:r>
          </w:p>
          <w:p w14:paraId="6A5F1786" w14:textId="77777777" w:rsidR="00780C98" w:rsidRPr="00BE1B74" w:rsidRDefault="00780C98" w:rsidP="00780C98">
            <w:pPr>
              <w:pStyle w:val="3GPPAgreements"/>
              <w:rPr>
                <w:rFonts w:ascii="Times" w:hAnsi="Times" w:cs="Times"/>
                <w:sz w:val="20"/>
              </w:rPr>
            </w:pPr>
            <w:r w:rsidRPr="00BE1B74">
              <w:rPr>
                <w:rFonts w:ascii="Times" w:hAnsi="Times" w:cs="Times"/>
                <w:sz w:val="20"/>
              </w:rPr>
              <w:t>Configurable NR DL PRS signal numerology (SCS)</w:t>
            </w:r>
          </w:p>
          <w:p w14:paraId="5D16592D"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configurability of CP for NR DL PRS</w:t>
            </w:r>
          </w:p>
          <w:p w14:paraId="3D6809F6" w14:textId="77777777" w:rsidR="00780C98" w:rsidRPr="00BE1B74" w:rsidRDefault="00780C98" w:rsidP="00780C98">
            <w:pPr>
              <w:pStyle w:val="3GPPAgreements"/>
              <w:rPr>
                <w:rFonts w:ascii="Times" w:hAnsi="Times" w:cs="Times"/>
                <w:sz w:val="20"/>
              </w:rPr>
            </w:pPr>
            <w:r w:rsidRPr="00BE1B74">
              <w:rPr>
                <w:rFonts w:ascii="Times" w:hAnsi="Times" w:cs="Times"/>
                <w:sz w:val="20"/>
              </w:rPr>
              <w:t>Configurable NR DL PRS frequency and time allocation</w:t>
            </w:r>
          </w:p>
          <w:p w14:paraId="5B52EA72" w14:textId="77777777" w:rsidR="00780C98" w:rsidRPr="00BE1B74" w:rsidRDefault="00780C98" w:rsidP="00780C98">
            <w:pPr>
              <w:pStyle w:val="3GPPAgreements"/>
              <w:rPr>
                <w:rFonts w:ascii="Times" w:hAnsi="Times" w:cs="Times"/>
                <w:sz w:val="20"/>
              </w:rPr>
            </w:pPr>
            <w:r w:rsidRPr="00BE1B74">
              <w:rPr>
                <w:rFonts w:ascii="Times" w:hAnsi="Times" w:cs="Times"/>
                <w:sz w:val="20"/>
              </w:rPr>
              <w:t>Use of DL beam sweeping / alignment</w:t>
            </w:r>
          </w:p>
          <w:p w14:paraId="16F90D94"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i.e. beam alignment of gNB DL PRS transmission and UE reception of DL PRS</w:t>
            </w:r>
          </w:p>
          <w:p w14:paraId="6B8AAB66" w14:textId="77777777" w:rsidR="00780C98" w:rsidRPr="00BE1B74" w:rsidRDefault="00780C98" w:rsidP="00780C98">
            <w:pPr>
              <w:pStyle w:val="3GPPAgreements"/>
              <w:rPr>
                <w:rFonts w:ascii="Times" w:hAnsi="Times" w:cs="Times"/>
                <w:sz w:val="20"/>
              </w:rPr>
            </w:pPr>
            <w:r w:rsidRPr="00BE1B74">
              <w:rPr>
                <w:rFonts w:ascii="Times" w:hAnsi="Times" w:cs="Times"/>
                <w:sz w:val="20"/>
              </w:rPr>
              <w:t>Localized in time NR DL PRS transmissions with periodic and/or on-demand resource allocation</w:t>
            </w:r>
          </w:p>
          <w:p w14:paraId="41DE5094"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signaling details</w:t>
            </w:r>
          </w:p>
          <w:p w14:paraId="08C62698" w14:textId="77777777" w:rsidR="00780C98" w:rsidRPr="00BE1B74" w:rsidRDefault="00780C98" w:rsidP="00780C98">
            <w:pPr>
              <w:pStyle w:val="3GPPAgreements"/>
              <w:rPr>
                <w:rFonts w:ascii="Times" w:hAnsi="Times" w:cs="Times"/>
                <w:sz w:val="20"/>
              </w:rPr>
            </w:pPr>
            <w:r w:rsidRPr="00BE1B74">
              <w:rPr>
                <w:rFonts w:ascii="Times" w:hAnsi="Times" w:cs="Times"/>
                <w:sz w:val="20"/>
              </w:rPr>
              <w:lastRenderedPageBreak/>
              <w:t xml:space="preserve">Dedicated NR DL PRS resources - time-frequency grid at resource block level </w:t>
            </w:r>
          </w:p>
          <w:p w14:paraId="34C34D1E"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PRS transmitted in one cell may or may not collide with PRS transmissions in other cell</w:t>
            </w:r>
          </w:p>
          <w:p w14:paraId="43723EB5" w14:textId="77777777" w:rsidR="00780C98" w:rsidRPr="00BE1B74" w:rsidRDefault="00780C98" w:rsidP="00780C98">
            <w:pPr>
              <w:numPr>
                <w:ilvl w:val="2"/>
                <w:numId w:val="6"/>
              </w:numPr>
              <w:spacing w:after="0"/>
              <w:jc w:val="left"/>
              <w:rPr>
                <w:rFonts w:cs="Times"/>
                <w:bCs/>
                <w:lang w:val="en-US"/>
              </w:rPr>
            </w:pPr>
            <w:r w:rsidRPr="00BE1B74">
              <w:rPr>
                <w:rFonts w:cs="Times"/>
                <w:bCs/>
                <w:lang w:val="en-US"/>
              </w:rPr>
              <w:t>e.g. frequency vShift/comb-offset is the same or different for two different PRSs in the same RB</w:t>
            </w:r>
          </w:p>
          <w:p w14:paraId="10DC722F"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There is no data/control transmission in time-frequency grid of dedicated NR-DL PRS resources</w:t>
            </w:r>
          </w:p>
          <w:p w14:paraId="74153309"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FDM multiplexing with other signals at RE level inside of PRS time-frequency grid is precluded</w:t>
            </w:r>
          </w:p>
          <w:p w14:paraId="6C53E8C9"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interference randomization techniques across PRS signals</w:t>
            </w:r>
          </w:p>
          <w:p w14:paraId="6A16656C" w14:textId="77777777" w:rsidR="00780C98" w:rsidRPr="00BE1B74" w:rsidRDefault="00780C98" w:rsidP="00780C98">
            <w:pPr>
              <w:pStyle w:val="3GPPAgreements"/>
              <w:rPr>
                <w:rFonts w:ascii="Times" w:hAnsi="Times" w:cs="Times"/>
                <w:sz w:val="20"/>
              </w:rPr>
            </w:pPr>
            <w:r w:rsidRPr="00BE1B74">
              <w:rPr>
                <w:rFonts w:ascii="Times" w:hAnsi="Times" w:cs="Times"/>
                <w:sz w:val="20"/>
              </w:rPr>
              <w:t>FFS shared in time/frequency NR DL PRS resources with other transmissions including data/control</w:t>
            </w:r>
          </w:p>
          <w:p w14:paraId="783DCA8E"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which physical channel/signals can share resources with NR DL PRS</w:t>
            </w:r>
          </w:p>
          <w:p w14:paraId="0BB04306" w14:textId="6EFECC38" w:rsidR="00780C98" w:rsidRPr="00BE1B74" w:rsidRDefault="00780C98" w:rsidP="00E15571">
            <w:pPr>
              <w:numPr>
                <w:ilvl w:val="1"/>
                <w:numId w:val="6"/>
              </w:numPr>
              <w:spacing w:after="0"/>
              <w:jc w:val="left"/>
              <w:rPr>
                <w:rFonts w:cs="Times"/>
                <w:bCs/>
                <w:lang w:val="en-US"/>
              </w:rPr>
            </w:pPr>
            <w:r w:rsidRPr="00BE1B74">
              <w:rPr>
                <w:rFonts w:cs="Times"/>
                <w:bCs/>
                <w:lang w:val="en-US"/>
              </w:rPr>
              <w:t>FFS interference randomization techniques for PRS transmission with other signals</w:t>
            </w:r>
          </w:p>
        </w:tc>
      </w:tr>
    </w:tbl>
    <w:p w14:paraId="5E70DEE0" w14:textId="77777777" w:rsidR="001775E9" w:rsidRPr="00BE1B74" w:rsidRDefault="001775E9" w:rsidP="00AA7B98">
      <w:pPr>
        <w:spacing w:after="0"/>
        <w:rPr>
          <w:lang w:val="en-US"/>
        </w:rPr>
      </w:pPr>
    </w:p>
    <w:p w14:paraId="626F041B" w14:textId="7269C329" w:rsidR="00D04B4A" w:rsidRPr="00BE1B74" w:rsidRDefault="003B0FFA" w:rsidP="00E15571">
      <w:pPr>
        <w:rPr>
          <w:lang w:val="en-US"/>
        </w:rPr>
      </w:pPr>
      <w:r w:rsidRPr="00BE1B74">
        <w:rPr>
          <w:lang w:val="en-US"/>
        </w:rPr>
        <w:t xml:space="preserve">Similar </w:t>
      </w:r>
      <w:r w:rsidR="001775E9" w:rsidRPr="00BE1B74">
        <w:rPr>
          <w:lang w:val="en-US"/>
        </w:rPr>
        <w:t>design should be use for SL-PRS to maintain measurement quality.</w:t>
      </w:r>
    </w:p>
    <w:p w14:paraId="76154BFC" w14:textId="28421643" w:rsidR="001775E9" w:rsidRPr="00BE1B74" w:rsidRDefault="001775E9" w:rsidP="00444FBE">
      <w:pPr>
        <w:pStyle w:val="Caption"/>
        <w:jc w:val="left"/>
        <w:rPr>
          <w:sz w:val="20"/>
          <w:szCs w:val="20"/>
          <w:lang w:val="en-US"/>
        </w:rPr>
      </w:pPr>
      <w:bookmarkStart w:id="18" w:name="_Toc115423955"/>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8</w:t>
      </w:r>
      <w:r w:rsidRPr="00BE1B74">
        <w:rPr>
          <w:sz w:val="20"/>
          <w:szCs w:val="20"/>
          <w:lang w:val="en-US"/>
        </w:rPr>
        <w:fldChar w:fldCharType="end"/>
      </w:r>
      <w:r w:rsidR="00444FBE" w:rsidRPr="00BE1B74">
        <w:rPr>
          <w:sz w:val="20"/>
          <w:szCs w:val="20"/>
          <w:lang w:val="en-US"/>
        </w:rPr>
        <w:t>: There is no data</w:t>
      </w:r>
      <w:r w:rsidR="00976E09" w:rsidRPr="00BE1B74">
        <w:rPr>
          <w:sz w:val="20"/>
          <w:szCs w:val="20"/>
          <w:lang w:val="en-US"/>
        </w:rPr>
        <w:t>/control</w:t>
      </w:r>
      <w:r w:rsidR="00444FBE" w:rsidRPr="00BE1B74">
        <w:rPr>
          <w:sz w:val="20"/>
          <w:szCs w:val="20"/>
          <w:lang w:val="en-US"/>
        </w:rPr>
        <w:t xml:space="preserve"> transmission in time-frequency grid of </w:t>
      </w:r>
      <w:r w:rsidR="003B0FFA" w:rsidRPr="00BE1B74">
        <w:rPr>
          <w:sz w:val="20"/>
          <w:szCs w:val="20"/>
          <w:lang w:val="en-US"/>
        </w:rPr>
        <w:t>SL</w:t>
      </w:r>
      <w:r w:rsidR="00444FBE" w:rsidRPr="00BE1B74">
        <w:rPr>
          <w:sz w:val="20"/>
          <w:szCs w:val="20"/>
          <w:lang w:val="en-US"/>
        </w:rPr>
        <w:t xml:space="preserve"> PRS resources</w:t>
      </w:r>
      <w:r w:rsidR="00DA348C" w:rsidRPr="00BE1B74">
        <w:rPr>
          <w:sz w:val="20"/>
          <w:szCs w:val="20"/>
          <w:lang w:val="en-US"/>
        </w:rPr>
        <w:t>.</w:t>
      </w:r>
      <w:bookmarkEnd w:id="18"/>
    </w:p>
    <w:p w14:paraId="0BB69E14" w14:textId="270BF52C" w:rsidR="00DA348C" w:rsidRPr="00BE1B74" w:rsidRDefault="00DA348C" w:rsidP="00DA348C">
      <w:pPr>
        <w:pStyle w:val="Caption"/>
        <w:jc w:val="left"/>
        <w:rPr>
          <w:sz w:val="20"/>
          <w:szCs w:val="20"/>
          <w:lang w:val="en-US"/>
        </w:rPr>
      </w:pPr>
      <w:bookmarkStart w:id="19" w:name="_Toc115423956"/>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9</w:t>
      </w:r>
      <w:r w:rsidRPr="00BE1B74">
        <w:rPr>
          <w:sz w:val="20"/>
          <w:szCs w:val="20"/>
          <w:lang w:val="en-US"/>
        </w:rPr>
        <w:fldChar w:fldCharType="end"/>
      </w:r>
      <w:r w:rsidRPr="00BE1B74">
        <w:rPr>
          <w:sz w:val="20"/>
          <w:szCs w:val="20"/>
          <w:lang w:val="en-US"/>
        </w:rPr>
        <w:t>: FDM multiplexing with other signals at RE level inside of SL PRS time-frequency grid is precluded.</w:t>
      </w:r>
      <w:bookmarkEnd w:id="19"/>
    </w:p>
    <w:p w14:paraId="20021139" w14:textId="744B73DD" w:rsidR="00EB5ABA" w:rsidRPr="00BE1B74" w:rsidRDefault="00EB5ABA" w:rsidP="00EB5ABA">
      <w:pPr>
        <w:pStyle w:val="Caption"/>
        <w:jc w:val="left"/>
        <w:rPr>
          <w:sz w:val="20"/>
          <w:szCs w:val="20"/>
          <w:lang w:val="en-US"/>
        </w:rPr>
      </w:pPr>
      <w:bookmarkStart w:id="20" w:name="_Toc115423957"/>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10</w:t>
      </w:r>
      <w:r w:rsidRPr="00BE1B74">
        <w:rPr>
          <w:sz w:val="20"/>
          <w:szCs w:val="20"/>
          <w:lang w:val="en-US"/>
        </w:rPr>
        <w:fldChar w:fldCharType="end"/>
      </w:r>
      <w:r w:rsidR="00831982" w:rsidRPr="00BE1B74">
        <w:rPr>
          <w:sz w:val="20"/>
          <w:szCs w:val="20"/>
          <w:lang w:val="en-US"/>
        </w:rPr>
        <w:t xml:space="preserve">: </w:t>
      </w:r>
      <w:r w:rsidR="009F2447" w:rsidRPr="00BE1B74">
        <w:rPr>
          <w:sz w:val="20"/>
          <w:szCs w:val="20"/>
          <w:lang w:val="en-US"/>
        </w:rPr>
        <w:t xml:space="preserve">Transmission of </w:t>
      </w:r>
      <w:r w:rsidR="00D91EA2" w:rsidRPr="00BE1B74">
        <w:rPr>
          <w:sz w:val="20"/>
          <w:szCs w:val="20"/>
          <w:lang w:val="en-US"/>
        </w:rPr>
        <w:t xml:space="preserve">other SL signals and </w:t>
      </w:r>
      <w:r w:rsidR="007230F5" w:rsidRPr="00BE1B74">
        <w:rPr>
          <w:sz w:val="20"/>
          <w:szCs w:val="20"/>
          <w:lang w:val="en-US"/>
        </w:rPr>
        <w:t xml:space="preserve">channels </w:t>
      </w:r>
      <w:r w:rsidR="001B10EB" w:rsidRPr="00BE1B74">
        <w:rPr>
          <w:sz w:val="20"/>
          <w:szCs w:val="20"/>
          <w:lang w:val="en-US"/>
        </w:rPr>
        <w:t xml:space="preserve">in the same OFDM symbol as SL PRS </w:t>
      </w:r>
      <w:r w:rsidR="000376A1" w:rsidRPr="00BE1B74">
        <w:rPr>
          <w:sz w:val="20"/>
          <w:szCs w:val="20"/>
          <w:lang w:val="en-US"/>
        </w:rPr>
        <w:t>is precluded.</w:t>
      </w:r>
      <w:bookmarkEnd w:id="20"/>
    </w:p>
    <w:p w14:paraId="4224A706" w14:textId="5D4A4484" w:rsidR="000449C7" w:rsidRPr="00BE1B74" w:rsidRDefault="009B27C1" w:rsidP="000449C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 xml:space="preserve">Sidelink Positioning </w:t>
      </w:r>
      <w:r w:rsidR="00A76FEF" w:rsidRPr="00BE1B74">
        <w:rPr>
          <w:rFonts w:ascii="Times New Roman" w:hAnsi="Times New Roman"/>
          <w:lang w:val="en-US"/>
        </w:rPr>
        <w:t>Resource Allocation</w:t>
      </w:r>
      <w:r w:rsidR="004C2D1B" w:rsidRPr="00BE1B74">
        <w:rPr>
          <w:rFonts w:ascii="Times New Roman" w:hAnsi="Times New Roman"/>
          <w:lang w:val="en-US"/>
        </w:rPr>
        <w:t xml:space="preserve"> and Procedure</w:t>
      </w:r>
      <w:r w:rsidR="004008B3" w:rsidRPr="00BE1B74">
        <w:rPr>
          <w:rFonts w:ascii="Times New Roman" w:hAnsi="Times New Roman"/>
          <w:lang w:val="en-US"/>
        </w:rPr>
        <w:t>s</w:t>
      </w:r>
    </w:p>
    <w:p w14:paraId="01B52961" w14:textId="2C8A1BA9" w:rsidR="00AD76B6" w:rsidRPr="00BE1B74" w:rsidRDefault="0016645F" w:rsidP="00AD76B6">
      <w:pPr>
        <w:rPr>
          <w:lang w:val="en-US"/>
        </w:rPr>
      </w:pPr>
      <w:r w:rsidRPr="00BE1B74">
        <w:rPr>
          <w:lang w:val="en-US"/>
        </w:rPr>
        <w:t xml:space="preserve">RAN1 agreed </w:t>
      </w:r>
      <w:r w:rsidR="006E6ED2" w:rsidRPr="00BE1B74">
        <w:rPr>
          <w:lang w:val="en-US"/>
        </w:rPr>
        <w:t>consider different options for configuration/activation/deactivation/triggering of SL-PRS</w:t>
      </w:r>
      <w:r w:rsidR="006C26F5" w:rsidRPr="00BE1B74">
        <w:rPr>
          <w:lang w:val="en-US"/>
        </w:rPr>
        <w:t xml:space="preserve"> </w:t>
      </w:r>
      <w:r w:rsidR="006C26F5" w:rsidRPr="00BE1B74">
        <w:rPr>
          <w:lang w:val="en-US"/>
        </w:rPr>
        <w:fldChar w:fldCharType="begin"/>
      </w:r>
      <w:r w:rsidR="006C26F5" w:rsidRPr="00BE1B74">
        <w:rPr>
          <w:lang w:val="en-US"/>
        </w:rPr>
        <w:instrText xml:space="preserve"> REF _Ref111023348 \r \h </w:instrText>
      </w:r>
      <w:r w:rsidR="006C26F5" w:rsidRPr="00BE1B74">
        <w:rPr>
          <w:lang w:val="en-US"/>
        </w:rPr>
      </w:r>
      <w:r w:rsidR="006C26F5" w:rsidRPr="00BE1B74">
        <w:rPr>
          <w:lang w:val="en-US"/>
        </w:rPr>
        <w:fldChar w:fldCharType="separate"/>
      </w:r>
      <w:r w:rsidR="00436C6E">
        <w:rPr>
          <w:lang w:val="en-US"/>
        </w:rPr>
        <w:t>[3]</w:t>
      </w:r>
      <w:r w:rsidR="006C26F5" w:rsidRPr="00BE1B74">
        <w:rPr>
          <w:lang w:val="en-US"/>
        </w:rPr>
        <w:fldChar w:fldCharType="end"/>
      </w:r>
      <w:r w:rsidR="006C26F5" w:rsidRPr="00BE1B74">
        <w:rPr>
          <w:lang w:val="en-US"/>
        </w:rPr>
        <w:fldChar w:fldCharType="begin"/>
      </w:r>
      <w:r w:rsidR="006C26F5" w:rsidRPr="00BE1B74">
        <w:rPr>
          <w:lang w:val="en-US"/>
        </w:rPr>
        <w:instrText xml:space="preserve"> REF _Ref115080358 \r \h </w:instrText>
      </w:r>
      <w:r w:rsidR="006C26F5" w:rsidRPr="00BE1B74">
        <w:rPr>
          <w:lang w:val="en-US"/>
        </w:rPr>
      </w:r>
      <w:r w:rsidR="006C26F5" w:rsidRPr="00BE1B74">
        <w:rPr>
          <w:lang w:val="en-US"/>
        </w:rPr>
        <w:fldChar w:fldCharType="separate"/>
      </w:r>
      <w:r w:rsidR="00436C6E">
        <w:rPr>
          <w:lang w:val="en-US"/>
        </w:rPr>
        <w:t>[4]</w:t>
      </w:r>
      <w:r w:rsidR="006C26F5" w:rsidRPr="00BE1B74">
        <w:rPr>
          <w:lang w:val="en-US"/>
        </w:rPr>
        <w:fldChar w:fldCharType="end"/>
      </w:r>
      <w:r w:rsidR="006E6ED2" w:rsidRPr="00BE1B74">
        <w:rPr>
          <w:lang w:val="en-US"/>
        </w:rPr>
        <w:t>:</w:t>
      </w:r>
    </w:p>
    <w:p w14:paraId="08166E17" w14:textId="77777777" w:rsidR="006C26F5" w:rsidRPr="00BE1B74" w:rsidRDefault="006C26F5" w:rsidP="006C26F5">
      <w:pPr>
        <w:tabs>
          <w:tab w:val="left" w:pos="1276"/>
        </w:tabs>
        <w:ind w:left="284"/>
        <w:rPr>
          <w:b/>
          <w:lang w:val="en-US"/>
        </w:rPr>
      </w:pPr>
      <w:r w:rsidRPr="00BE1B74">
        <w:rPr>
          <w:b/>
          <w:highlight w:val="green"/>
          <w:lang w:val="en-US"/>
        </w:rPr>
        <w:t>Agreement</w:t>
      </w:r>
    </w:p>
    <w:p w14:paraId="5F8A1EFA" w14:textId="77777777" w:rsidR="006C26F5" w:rsidRPr="00BE1B74" w:rsidRDefault="006C26F5" w:rsidP="006C26F5">
      <w:pPr>
        <w:ind w:left="284"/>
        <w:rPr>
          <w:lang w:val="en-US" w:eastAsia="x-none"/>
        </w:rPr>
      </w:pPr>
      <w:r w:rsidRPr="00BE1B74">
        <w:rPr>
          <w:lang w:val="en-US" w:eastAsia="x-none"/>
        </w:rPr>
        <w:t>With regards to the configuration/activation/deactivation/triggering of SL-PRS, study the following options:</w:t>
      </w:r>
    </w:p>
    <w:p w14:paraId="50D3469E"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Option 1: High-layer-only signaling involvement in the SL-PRS configuration</w:t>
      </w:r>
    </w:p>
    <w:p w14:paraId="54490785"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 xml:space="preserve">No Lower layer involvement, e.g., SL-MAC-CE or SCI or DCI, for the activation or the triggering of a SL-PRS. </w:t>
      </w:r>
    </w:p>
    <w:p w14:paraId="10B25748"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Based on the study, this option may correspond to</w:t>
      </w:r>
    </w:p>
    <w:p w14:paraId="24CB1018" w14:textId="77777777" w:rsidR="006C26F5" w:rsidRPr="00BE1B74" w:rsidRDefault="006C26F5" w:rsidP="004862FB">
      <w:pPr>
        <w:numPr>
          <w:ilvl w:val="2"/>
          <w:numId w:val="15"/>
        </w:numPr>
        <w:spacing w:after="0"/>
        <w:ind w:left="2444"/>
        <w:jc w:val="left"/>
        <w:rPr>
          <w:lang w:val="en-US" w:eastAsia="x-none"/>
        </w:rPr>
      </w:pPr>
      <w:r w:rsidRPr="00BE1B74">
        <w:rPr>
          <w:lang w:val="en-US" w:eastAsia="x-none"/>
        </w:rPr>
        <w:t xml:space="preserve">A SL-PRS configuration that is a single-shot or multiple shots </w:t>
      </w:r>
    </w:p>
    <w:p w14:paraId="1D351F45" w14:textId="77777777" w:rsidR="006C26F5" w:rsidRPr="00BE1B74" w:rsidRDefault="006C26F5" w:rsidP="004862FB">
      <w:pPr>
        <w:numPr>
          <w:ilvl w:val="2"/>
          <w:numId w:val="15"/>
        </w:numPr>
        <w:spacing w:after="0"/>
        <w:ind w:left="2444"/>
        <w:jc w:val="left"/>
        <w:rPr>
          <w:lang w:val="en-US" w:eastAsia="x-none"/>
        </w:rPr>
      </w:pPr>
      <w:r w:rsidRPr="00BE1B74">
        <w:rPr>
          <w:lang w:val="en-US" w:eastAsia="x-none"/>
        </w:rPr>
        <w:t>A high-layer configuration that may be received from an LMF, a gNB, or a UE</w:t>
      </w:r>
    </w:p>
    <w:p w14:paraId="19FD5689"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Option 2: High-layer and lower-layer signaling involvement in the SL-PRS configuration</w:t>
      </w:r>
    </w:p>
    <w:p w14:paraId="26ED8FA7"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Lower-layer may correspond to SL-MAC-CE, or SCI, or DCI</w:t>
      </w:r>
    </w:p>
    <w:p w14:paraId="02ACB0E5"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60AEFA6"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Option 3: Only lower-layer signaling involvement in the SL-PRS configuration</w:t>
      </w:r>
    </w:p>
    <w:p w14:paraId="5C987E75"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Lower-layer may correspond to SL-MAC-CE, or SCI, or DCI</w:t>
      </w:r>
    </w:p>
    <w:p w14:paraId="61384676"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Note 1: Include aspects in the study related to flexibility, overhead, latency, and reliability as/if needed.</w:t>
      </w:r>
    </w:p>
    <w:p w14:paraId="737D1324" w14:textId="77777777" w:rsidR="00901305" w:rsidRPr="00BE1B74" w:rsidRDefault="00901305" w:rsidP="00901305">
      <w:pPr>
        <w:ind w:left="284"/>
        <w:rPr>
          <w:lang w:val="en-US"/>
        </w:rPr>
      </w:pPr>
    </w:p>
    <w:p w14:paraId="20544ED5" w14:textId="77777777" w:rsidR="00901305" w:rsidRPr="00BE1B74" w:rsidRDefault="00901305" w:rsidP="00901305">
      <w:pPr>
        <w:ind w:left="284"/>
        <w:rPr>
          <w:rFonts w:eastAsia="SimSun"/>
          <w:b/>
          <w:bCs/>
          <w:lang w:val="en-US" w:eastAsia="zh-CN"/>
        </w:rPr>
      </w:pPr>
      <w:r w:rsidRPr="00BE1B74">
        <w:rPr>
          <w:rFonts w:eastAsia="SimSun"/>
          <w:b/>
          <w:bCs/>
          <w:highlight w:val="green"/>
          <w:lang w:val="en-US" w:eastAsia="zh-CN"/>
        </w:rPr>
        <w:t>Agreement</w:t>
      </w:r>
    </w:p>
    <w:p w14:paraId="5D60F381" w14:textId="77777777" w:rsidR="00901305" w:rsidRPr="00BE1B74" w:rsidRDefault="00901305" w:rsidP="004862FB">
      <w:pPr>
        <w:pStyle w:val="ListParagraph"/>
        <w:numPr>
          <w:ilvl w:val="0"/>
          <w:numId w:val="22"/>
        </w:numPr>
        <w:spacing w:after="160" w:line="256" w:lineRule="auto"/>
        <w:ind w:left="684" w:hanging="400"/>
        <w:rPr>
          <w:lang w:val="en-US"/>
        </w:rPr>
      </w:pPr>
      <w:r w:rsidRPr="00BE1B74">
        <w:rPr>
          <w:lang w:val="en-US"/>
        </w:rPr>
        <w:t>With regards to the configuration/activation/deactivation/triggering of SL-PRS, Option 3 from the previous corresponding RAN1 #109 agreement will not be considered further.</w:t>
      </w:r>
    </w:p>
    <w:p w14:paraId="6B6A898E" w14:textId="77777777" w:rsidR="00901305" w:rsidRPr="00BE1B74" w:rsidRDefault="00901305" w:rsidP="004862FB">
      <w:pPr>
        <w:pStyle w:val="ListParagraph"/>
        <w:numPr>
          <w:ilvl w:val="0"/>
          <w:numId w:val="22"/>
        </w:numPr>
        <w:spacing w:after="0" w:line="256" w:lineRule="auto"/>
        <w:ind w:left="684" w:hanging="400"/>
        <w:rPr>
          <w:rFonts w:eastAsia="Times New Roman"/>
          <w:sz w:val="24"/>
          <w:lang w:val="en-US"/>
        </w:rPr>
      </w:pPr>
      <w:r w:rsidRPr="00BE1B74">
        <w:rPr>
          <w:lang w:val="en-US"/>
        </w:rPr>
        <w:t>With regards to reservation of SL-PRS, it can be considered based on the Option 1 or Option 2 from the previous corresponding RAN1 #109 agreement.</w:t>
      </w:r>
    </w:p>
    <w:p w14:paraId="712C09CA" w14:textId="77777777" w:rsidR="00901305" w:rsidRPr="00BE1B74" w:rsidRDefault="00901305" w:rsidP="00901305">
      <w:pPr>
        <w:ind w:left="284"/>
        <w:rPr>
          <w:lang w:val="en-US"/>
        </w:rPr>
      </w:pPr>
    </w:p>
    <w:p w14:paraId="2A7A720C" w14:textId="16E1CC15" w:rsidR="00AD76B6" w:rsidRPr="00BE1B74" w:rsidRDefault="007C0E0E" w:rsidP="00AD76B6">
      <w:pPr>
        <w:rPr>
          <w:lang w:val="en-US"/>
        </w:rPr>
      </w:pPr>
      <w:r w:rsidRPr="00BE1B74">
        <w:rPr>
          <w:lang w:val="en-US"/>
        </w:rPr>
        <w:t xml:space="preserve">In this section, we </w:t>
      </w:r>
      <w:r w:rsidR="00F61949" w:rsidRPr="00BE1B74">
        <w:rPr>
          <w:lang w:val="en-US"/>
        </w:rPr>
        <w:t>discuss configuration, activation/deactivation, and triggering, as well as a reservation</w:t>
      </w:r>
      <w:r w:rsidR="003F3252" w:rsidRPr="00BE1B74">
        <w:rPr>
          <w:lang w:val="en-US"/>
        </w:rPr>
        <w:t xml:space="preserve">, highlighting the requirements introduced by sidelink and </w:t>
      </w:r>
      <w:r w:rsidR="003A08E2" w:rsidRPr="00BE1B74">
        <w:rPr>
          <w:lang w:val="en-US"/>
        </w:rPr>
        <w:t>why the</w:t>
      </w:r>
      <w:r w:rsidR="00CE3DC5" w:rsidRPr="00BE1B74">
        <w:rPr>
          <w:lang w:val="en-US"/>
        </w:rPr>
        <w:t>y</w:t>
      </w:r>
      <w:r w:rsidR="003A08E2" w:rsidRPr="00BE1B74">
        <w:rPr>
          <w:lang w:val="en-US"/>
        </w:rPr>
        <w:t xml:space="preserve"> need to be considered </w:t>
      </w:r>
      <w:r w:rsidR="00CE3DC5" w:rsidRPr="00BE1B74">
        <w:rPr>
          <w:lang w:val="en-US"/>
        </w:rPr>
        <w:t>as distinct operations</w:t>
      </w:r>
      <w:r w:rsidR="003A08E2" w:rsidRPr="00BE1B74">
        <w:rPr>
          <w:lang w:val="en-US"/>
        </w:rPr>
        <w:t>.</w:t>
      </w:r>
      <w:r w:rsidR="00CE3DC5" w:rsidRPr="00BE1B74">
        <w:rPr>
          <w:lang w:val="en-US"/>
        </w:rPr>
        <w:t xml:space="preserve"> This is different from Uu where, for example,</w:t>
      </w:r>
      <w:r w:rsidR="00BB0D79" w:rsidRPr="00BE1B74">
        <w:rPr>
          <w:lang w:val="en-US"/>
        </w:rPr>
        <w:t xml:space="preserve"> there is no reservation and the gNB could perform all </w:t>
      </w:r>
      <w:r w:rsidR="00207839" w:rsidRPr="00BE1B74">
        <w:rPr>
          <w:lang w:val="en-US"/>
        </w:rPr>
        <w:t xml:space="preserve">three remaining </w:t>
      </w:r>
      <w:r w:rsidR="00BB0D79" w:rsidRPr="00BE1B74">
        <w:rPr>
          <w:lang w:val="en-US"/>
        </w:rPr>
        <w:t>operation</w:t>
      </w:r>
      <w:r w:rsidR="00207839" w:rsidRPr="00BE1B74">
        <w:rPr>
          <w:lang w:val="en-US"/>
        </w:rPr>
        <w:t>s</w:t>
      </w:r>
      <w:r w:rsidR="00BB0D79" w:rsidRPr="00BE1B74">
        <w:rPr>
          <w:lang w:val="en-US"/>
        </w:rPr>
        <w:t xml:space="preserve"> using </w:t>
      </w:r>
      <w:r w:rsidR="00207839" w:rsidRPr="00BE1B74">
        <w:rPr>
          <w:lang w:val="en-US"/>
        </w:rPr>
        <w:t>a single DCI transmission.</w:t>
      </w:r>
    </w:p>
    <w:p w14:paraId="306BAED5" w14:textId="4FBBCD8C" w:rsidR="00D41E9E" w:rsidRPr="00BE1B74" w:rsidRDefault="00980192" w:rsidP="00980192">
      <w:pPr>
        <w:pStyle w:val="Caption"/>
        <w:jc w:val="both"/>
        <w:rPr>
          <w:lang w:val="en-US"/>
        </w:rPr>
      </w:pPr>
      <w:bookmarkStart w:id="21" w:name="_Toc115423941"/>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9</w:t>
      </w:r>
      <w:r w:rsidRPr="00BE1B74">
        <w:rPr>
          <w:noProof/>
          <w:lang w:val="en-US"/>
        </w:rPr>
        <w:fldChar w:fldCharType="end"/>
      </w:r>
      <w:r w:rsidRPr="00BE1B74">
        <w:rPr>
          <w:lang w:val="en-US"/>
        </w:rPr>
        <w:t>:</w:t>
      </w:r>
      <w:r w:rsidR="00D41E9E" w:rsidRPr="00BE1B74">
        <w:rPr>
          <w:lang w:val="en-US"/>
        </w:rPr>
        <w:t xml:space="preserve"> </w:t>
      </w:r>
      <w:r w:rsidRPr="00BE1B74">
        <w:rPr>
          <w:lang w:val="en-US"/>
        </w:rPr>
        <w:t xml:space="preserve">Configuration, activation/deactivation, triggering, reservation, and </w:t>
      </w:r>
      <w:r w:rsidR="00E2479B" w:rsidRPr="00BE1B74">
        <w:rPr>
          <w:lang w:val="en-US"/>
        </w:rPr>
        <w:t>resource</w:t>
      </w:r>
      <w:r w:rsidRPr="00BE1B74">
        <w:rPr>
          <w:lang w:val="en-US"/>
        </w:rPr>
        <w:t xml:space="preserve"> selection are distinct operations in sidelink and should be considered separately.</w:t>
      </w:r>
      <w:bookmarkEnd w:id="21"/>
    </w:p>
    <w:p w14:paraId="605E8AAA" w14:textId="0F57412B" w:rsidR="00667811" w:rsidRPr="00BE1B74" w:rsidRDefault="00667811" w:rsidP="00667811">
      <w:pPr>
        <w:pStyle w:val="Heading2"/>
        <w:numPr>
          <w:ilvl w:val="1"/>
          <w:numId w:val="5"/>
        </w:numPr>
        <w:rPr>
          <w:lang w:val="en-US"/>
        </w:rPr>
      </w:pPr>
      <w:r w:rsidRPr="00BE1B74">
        <w:rPr>
          <w:lang w:val="en-US"/>
        </w:rPr>
        <w:t>Triggering</w:t>
      </w:r>
    </w:p>
    <w:p w14:paraId="7A9D28D2" w14:textId="2DC97569" w:rsidR="003A08E2" w:rsidRPr="00BE1B74" w:rsidRDefault="00092668" w:rsidP="00AD76B6">
      <w:pPr>
        <w:rPr>
          <w:lang w:val="en-US"/>
        </w:rPr>
      </w:pPr>
      <w:r w:rsidRPr="00BE1B74">
        <w:rPr>
          <w:lang w:val="en-US"/>
        </w:rPr>
        <w:t xml:space="preserve">In </w:t>
      </w:r>
      <w:r w:rsidR="00D60349" w:rsidRPr="00BE1B74">
        <w:rPr>
          <w:lang w:val="en-US"/>
        </w:rPr>
        <w:t xml:space="preserve">sidelink </w:t>
      </w:r>
      <w:r w:rsidRPr="00BE1B74">
        <w:rPr>
          <w:lang w:val="en-US"/>
        </w:rPr>
        <w:t xml:space="preserve">Mode 2 resource allocation, </w:t>
      </w:r>
      <w:r w:rsidR="00176FA6" w:rsidRPr="00BE1B74">
        <w:rPr>
          <w:lang w:val="en-US"/>
        </w:rPr>
        <w:t xml:space="preserve">higher layers trigger the resource selection procedure in the physical </w:t>
      </w:r>
      <w:r w:rsidR="00456164" w:rsidRPr="00BE1B74">
        <w:rPr>
          <w:lang w:val="en-US"/>
        </w:rPr>
        <w:t xml:space="preserve">layer, </w:t>
      </w:r>
      <w:proofErr w:type="gramStart"/>
      <w:r w:rsidR="00456164" w:rsidRPr="00BE1B74">
        <w:rPr>
          <w:lang w:val="en-US"/>
        </w:rPr>
        <w:t>e.g.</w:t>
      </w:r>
      <w:proofErr w:type="gramEnd"/>
      <w:r w:rsidR="00456164" w:rsidRPr="00BE1B74">
        <w:rPr>
          <w:lang w:val="en-US"/>
        </w:rPr>
        <w:t xml:space="preserve"> upon packet arrival</w:t>
      </w:r>
      <w:r w:rsidR="004862FB" w:rsidRPr="00BE1B74">
        <w:rPr>
          <w:lang w:val="en-US"/>
        </w:rPr>
        <w:t xml:space="preserve">, as shown in </w:t>
      </w:r>
      <w:r w:rsidR="004862FB" w:rsidRPr="00BE1B74">
        <w:rPr>
          <w:lang w:val="en-US"/>
        </w:rPr>
        <w:fldChar w:fldCharType="begin"/>
      </w:r>
      <w:r w:rsidR="004862FB" w:rsidRPr="00BE1B74">
        <w:rPr>
          <w:lang w:val="en-US"/>
        </w:rPr>
        <w:instrText xml:space="preserve"> REF _Ref115163677 \h </w:instrText>
      </w:r>
      <w:r w:rsidR="004862FB" w:rsidRPr="00BE1B74">
        <w:rPr>
          <w:lang w:val="en-US"/>
        </w:rPr>
      </w:r>
      <w:r w:rsidR="004862FB" w:rsidRPr="00BE1B74">
        <w:rPr>
          <w:lang w:val="en-US"/>
        </w:rPr>
        <w:fldChar w:fldCharType="separate"/>
      </w:r>
      <w:r w:rsidR="00436C6E" w:rsidRPr="00BE1B74">
        <w:rPr>
          <w:lang w:val="en-US"/>
        </w:rPr>
        <w:t xml:space="preserve">Figure </w:t>
      </w:r>
      <w:r w:rsidR="00436C6E">
        <w:rPr>
          <w:noProof/>
          <w:lang w:val="en-US"/>
        </w:rPr>
        <w:t>4</w:t>
      </w:r>
      <w:r w:rsidR="004862FB" w:rsidRPr="00BE1B74">
        <w:rPr>
          <w:lang w:val="en-US"/>
        </w:rPr>
        <w:fldChar w:fldCharType="end"/>
      </w:r>
      <w:r w:rsidR="00FC2DE6" w:rsidRPr="00BE1B74">
        <w:rPr>
          <w:lang w:val="en-US"/>
        </w:rPr>
        <w:t>. Also, higher layers trigger PHY to transmit CSI-RS.</w:t>
      </w:r>
      <w:r w:rsidR="00952672" w:rsidRPr="00BE1B74">
        <w:rPr>
          <w:lang w:val="en-US"/>
        </w:rPr>
        <w:t xml:space="preserve"> Similarly, higher layers </w:t>
      </w:r>
      <w:r w:rsidR="00952672" w:rsidRPr="00BE1B74">
        <w:rPr>
          <w:lang w:val="en-US"/>
        </w:rPr>
        <w:lastRenderedPageBreak/>
        <w:t>determine which sensing type to use from among the (pre-)configured</w:t>
      </w:r>
      <w:r w:rsidR="001753E5" w:rsidRPr="00BE1B74">
        <w:rPr>
          <w:lang w:val="en-US"/>
        </w:rPr>
        <w:t xml:space="preserve"> options.</w:t>
      </w:r>
      <w:r w:rsidR="008D784C" w:rsidRPr="00BE1B74">
        <w:rPr>
          <w:lang w:val="en-US"/>
        </w:rPr>
        <w:t xml:space="preserve"> </w:t>
      </w:r>
      <w:r w:rsidR="00066C3A" w:rsidRPr="00BE1B74">
        <w:rPr>
          <w:lang w:val="en-US"/>
        </w:rPr>
        <w:t>In general, triggering starts in the UE’s higher layers, not in lower layers</w:t>
      </w:r>
      <w:r w:rsidR="001371D1" w:rsidRPr="00BE1B74">
        <w:rPr>
          <w:lang w:val="en-US"/>
        </w:rPr>
        <w:t xml:space="preserve"> </w:t>
      </w:r>
      <w:r w:rsidR="00101BB5" w:rsidRPr="00BE1B74">
        <w:rPr>
          <w:lang w:val="en-US"/>
        </w:rPr>
        <w:t xml:space="preserve">due to the lack of </w:t>
      </w:r>
      <w:r w:rsidR="00E2479B" w:rsidRPr="00BE1B74">
        <w:rPr>
          <w:lang w:val="en-US"/>
        </w:rPr>
        <w:t>centralized</w:t>
      </w:r>
      <w:r w:rsidR="00101BB5" w:rsidRPr="00BE1B74">
        <w:rPr>
          <w:lang w:val="en-US"/>
        </w:rPr>
        <w:t xml:space="preserve"> control and scheduling. Higher layers </w:t>
      </w:r>
      <w:r w:rsidR="00D07750" w:rsidRPr="00BE1B74">
        <w:rPr>
          <w:lang w:val="en-US"/>
        </w:rPr>
        <w:t>can coordinate with other UEs, e.g. at the protocol or application layer, and</w:t>
      </w:r>
      <w:r w:rsidR="00101BB5" w:rsidRPr="00BE1B74">
        <w:rPr>
          <w:lang w:val="en-US"/>
        </w:rPr>
        <w:t xml:space="preserve"> </w:t>
      </w:r>
      <w:r w:rsidR="00E2479B" w:rsidRPr="00BE1B74">
        <w:rPr>
          <w:lang w:val="en-US"/>
        </w:rPr>
        <w:t>exert</w:t>
      </w:r>
      <w:r w:rsidR="00D07750" w:rsidRPr="00BE1B74">
        <w:rPr>
          <w:lang w:val="en-US"/>
        </w:rPr>
        <w:t xml:space="preserve"> control within the UE to meet application requirements and maintain system performance, tasks that </w:t>
      </w:r>
      <w:r w:rsidR="009A12E2" w:rsidRPr="00BE1B74">
        <w:rPr>
          <w:lang w:val="en-US"/>
        </w:rPr>
        <w:t>would have been performed by the network in other cases.</w:t>
      </w:r>
    </w:p>
    <w:p w14:paraId="1408A4B4" w14:textId="1388ECE4" w:rsidR="00B50358" w:rsidRPr="00BE1B74" w:rsidRDefault="000557D1" w:rsidP="00B50358">
      <w:pPr>
        <w:jc w:val="center"/>
        <w:rPr>
          <w:lang w:val="en-US"/>
        </w:rPr>
      </w:pPr>
      <w:r w:rsidRPr="00BE1B74">
        <w:rPr>
          <w:noProof/>
          <w:lang w:val="en-US"/>
        </w:rPr>
        <w:drawing>
          <wp:inline distT="0" distB="0" distL="0" distR="0" wp14:anchorId="5B4B9F21" wp14:editId="79E79F52">
            <wp:extent cx="4224182" cy="122072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4321" cy="1232323"/>
                    </a:xfrm>
                    <a:prstGeom prst="rect">
                      <a:avLst/>
                    </a:prstGeom>
                    <a:noFill/>
                  </pic:spPr>
                </pic:pic>
              </a:graphicData>
            </a:graphic>
          </wp:inline>
        </w:drawing>
      </w:r>
    </w:p>
    <w:p w14:paraId="10C401F7" w14:textId="1AD9B0A6" w:rsidR="00B50358" w:rsidRPr="00BE1B74" w:rsidRDefault="00B50358" w:rsidP="00B50358">
      <w:pPr>
        <w:pStyle w:val="Caption"/>
        <w:rPr>
          <w:lang w:val="en-US"/>
        </w:rPr>
      </w:pPr>
      <w:bookmarkStart w:id="22" w:name="_Ref115163677"/>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4</w:t>
      </w:r>
      <w:r w:rsidRPr="00BE1B74">
        <w:rPr>
          <w:noProof/>
          <w:lang w:val="en-US"/>
        </w:rPr>
        <w:fldChar w:fldCharType="end"/>
      </w:r>
      <w:bookmarkEnd w:id="22"/>
      <w:r w:rsidRPr="00BE1B74">
        <w:rPr>
          <w:lang w:val="en-US"/>
        </w:rPr>
        <w:t xml:space="preserve"> Sidelink transmission triggering and flow in Mode 2 RA</w:t>
      </w:r>
    </w:p>
    <w:p w14:paraId="32AE8E98" w14:textId="34251E68" w:rsidR="009A12E2" w:rsidRPr="00BE1B74" w:rsidRDefault="001536D9" w:rsidP="00097E45">
      <w:pPr>
        <w:pStyle w:val="Caption"/>
        <w:jc w:val="left"/>
        <w:rPr>
          <w:lang w:val="en-US"/>
        </w:rPr>
      </w:pPr>
      <w:bookmarkStart w:id="23" w:name="_Toc115423942"/>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10</w:t>
      </w:r>
      <w:r w:rsidRPr="00BE1B74">
        <w:rPr>
          <w:noProof/>
          <w:lang w:val="en-US"/>
        </w:rPr>
        <w:fldChar w:fldCharType="end"/>
      </w:r>
      <w:r w:rsidRPr="00BE1B74">
        <w:rPr>
          <w:lang w:val="en-US"/>
        </w:rPr>
        <w:t xml:space="preserve">: Operations are generally </w:t>
      </w:r>
      <w:r w:rsidR="00E977F7" w:rsidRPr="00BE1B74">
        <w:rPr>
          <w:lang w:val="en-US"/>
        </w:rPr>
        <w:t xml:space="preserve">being </w:t>
      </w:r>
      <w:r w:rsidRPr="00BE1B74">
        <w:rPr>
          <w:lang w:val="en-US"/>
        </w:rPr>
        <w:t>trigger</w:t>
      </w:r>
      <w:r w:rsidR="00E977F7" w:rsidRPr="00BE1B74">
        <w:rPr>
          <w:lang w:val="en-US"/>
        </w:rPr>
        <w:t>ed</w:t>
      </w:r>
      <w:r w:rsidRPr="00BE1B74">
        <w:rPr>
          <w:lang w:val="en-US"/>
        </w:rPr>
        <w:t xml:space="preserve"> by the UE’s own higher layers in </w:t>
      </w:r>
      <w:r w:rsidR="00097E45" w:rsidRPr="00BE1B74">
        <w:rPr>
          <w:lang w:val="en-US"/>
        </w:rPr>
        <w:t>sidelink when using Mode 2 RA.</w:t>
      </w:r>
      <w:bookmarkEnd w:id="23"/>
    </w:p>
    <w:p w14:paraId="78C6C914" w14:textId="31957A4A" w:rsidR="000C7036" w:rsidRPr="00BE1B74" w:rsidRDefault="006C525D" w:rsidP="00AD76B6">
      <w:pPr>
        <w:rPr>
          <w:lang w:val="en-US"/>
        </w:rPr>
      </w:pPr>
      <w:r w:rsidRPr="00BE1B74">
        <w:rPr>
          <w:lang w:val="en-US"/>
        </w:rPr>
        <w:t xml:space="preserve">One possible option discussed in RAN1 is to use lower-layer signaling, e.g. SCI or SL MAC-CE, from another UE to trigger </w:t>
      </w:r>
      <w:r w:rsidR="00670CF9" w:rsidRPr="00BE1B74">
        <w:rPr>
          <w:lang w:val="en-US"/>
        </w:rPr>
        <w:t xml:space="preserve">SL-PRS transmission. </w:t>
      </w:r>
      <w:r w:rsidR="00A04FBE" w:rsidRPr="00BE1B74">
        <w:rPr>
          <w:lang w:val="en-US"/>
        </w:rPr>
        <w:t xml:space="preserve">Removing </w:t>
      </w:r>
      <w:r w:rsidR="002B7008" w:rsidRPr="00BE1B74">
        <w:rPr>
          <w:lang w:val="en-US"/>
        </w:rPr>
        <w:t>higher layers</w:t>
      </w:r>
      <w:r w:rsidR="00A04FBE" w:rsidRPr="00BE1B74">
        <w:rPr>
          <w:lang w:val="en-US"/>
        </w:rPr>
        <w:t xml:space="preserve"> from the loop in this manner brings up a number of issues.</w:t>
      </w:r>
      <w:r w:rsidR="00B476BB" w:rsidRPr="00BE1B74">
        <w:rPr>
          <w:lang w:val="en-US"/>
        </w:rPr>
        <w:t xml:space="preserve"> For example, there is no security or authentication </w:t>
      </w:r>
      <w:r w:rsidR="00861F6F" w:rsidRPr="00BE1B74">
        <w:rPr>
          <w:lang w:val="en-US"/>
        </w:rPr>
        <w:t>mechanism associated with SCI or SL MAC-CE</w:t>
      </w:r>
      <w:r w:rsidR="00400F2D" w:rsidRPr="00BE1B74">
        <w:rPr>
          <w:lang w:val="en-US"/>
        </w:rPr>
        <w:t xml:space="preserve"> and using them to trigger another UEs behavior </w:t>
      </w:r>
      <w:r w:rsidR="002E3CB8" w:rsidRPr="00BE1B74">
        <w:rPr>
          <w:lang w:val="en-US"/>
        </w:rPr>
        <w:t xml:space="preserve">could </w:t>
      </w:r>
      <w:r w:rsidR="00893F34" w:rsidRPr="00BE1B74">
        <w:rPr>
          <w:lang w:val="en-US"/>
        </w:rPr>
        <w:t>result in</w:t>
      </w:r>
      <w:r w:rsidR="002E3CB8" w:rsidRPr="00BE1B74">
        <w:rPr>
          <w:lang w:val="en-US"/>
        </w:rPr>
        <w:t xml:space="preserve"> security issues that are out of RAN1’s expertise. </w:t>
      </w:r>
      <w:r w:rsidR="00893F34" w:rsidRPr="00BE1B74">
        <w:rPr>
          <w:lang w:val="en-US"/>
        </w:rPr>
        <w:t xml:space="preserve">As mentioned earlier, higher layers ensure system performance based on target application, this knowledge is absent in </w:t>
      </w:r>
      <w:r w:rsidR="00260044" w:rsidRPr="00BE1B74">
        <w:rPr>
          <w:lang w:val="en-US"/>
        </w:rPr>
        <w:t xml:space="preserve">lower layers and using lower-layer triggers results in loss of this functionality. Lastly, </w:t>
      </w:r>
      <w:r w:rsidR="0015740A" w:rsidRPr="00BE1B74">
        <w:rPr>
          <w:lang w:val="en-US"/>
        </w:rPr>
        <w:t>triggering by the UE’s own higher layers does not imply that a positioning session cannot be initiated by another UE</w:t>
      </w:r>
      <w:r w:rsidR="001C7287" w:rsidRPr="00BE1B74">
        <w:rPr>
          <w:lang w:val="en-US"/>
        </w:rPr>
        <w:t xml:space="preserve">, </w:t>
      </w:r>
      <w:r w:rsidR="00060982" w:rsidRPr="00BE1B74">
        <w:rPr>
          <w:lang w:val="en-US"/>
        </w:rPr>
        <w:t xml:space="preserve">only that </w:t>
      </w:r>
      <w:r w:rsidR="00D41703" w:rsidRPr="00BE1B74">
        <w:rPr>
          <w:lang w:val="en-US"/>
        </w:rPr>
        <w:t>such operation occurs at the higher layers and then the UE’s PHY receives the trigger from its own higher layers.</w:t>
      </w:r>
    </w:p>
    <w:p w14:paraId="4E812546" w14:textId="6A22F6E8" w:rsidR="00D41703" w:rsidRPr="00BE1B74" w:rsidRDefault="00D41703" w:rsidP="00124DC5">
      <w:pPr>
        <w:pStyle w:val="Caption"/>
        <w:jc w:val="both"/>
        <w:rPr>
          <w:lang w:val="en-US"/>
        </w:rPr>
      </w:pPr>
      <w:bookmarkStart w:id="24" w:name="_Toc115423943"/>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11</w:t>
      </w:r>
      <w:r w:rsidRPr="00BE1B74">
        <w:rPr>
          <w:noProof/>
          <w:lang w:val="en-US"/>
        </w:rPr>
        <w:fldChar w:fldCharType="end"/>
      </w:r>
      <w:r w:rsidR="00E65017" w:rsidRPr="00BE1B74">
        <w:rPr>
          <w:lang w:val="en-US"/>
        </w:rPr>
        <w:t xml:space="preserve">: Triggering SL-PRS by higher layers </w:t>
      </w:r>
      <w:r w:rsidR="00E5135D" w:rsidRPr="00BE1B74">
        <w:rPr>
          <w:lang w:val="en-US"/>
        </w:rPr>
        <w:t xml:space="preserve">offers enhanced security and </w:t>
      </w:r>
      <w:r w:rsidR="00AE359F" w:rsidRPr="00BE1B74">
        <w:rPr>
          <w:lang w:val="en-US"/>
        </w:rPr>
        <w:t>knowledge of scenario requirements compared to triggering by lower layers.</w:t>
      </w:r>
      <w:bookmarkEnd w:id="24"/>
    </w:p>
    <w:p w14:paraId="735F45CD" w14:textId="2D973A61" w:rsidR="003A1D6C" w:rsidRPr="00BE1B74" w:rsidRDefault="003A1D6C" w:rsidP="003A1D6C">
      <w:pPr>
        <w:rPr>
          <w:lang w:val="en-US"/>
        </w:rPr>
      </w:pPr>
      <w:r w:rsidRPr="00BE1B74">
        <w:rPr>
          <w:lang w:val="en-US"/>
        </w:rPr>
        <w:t>When considering network</w:t>
      </w:r>
      <w:r w:rsidR="005B32C6" w:rsidRPr="00BE1B74">
        <w:rPr>
          <w:lang w:val="en-US"/>
        </w:rPr>
        <w:t>-</w:t>
      </w:r>
      <w:r w:rsidRPr="00BE1B74">
        <w:rPr>
          <w:lang w:val="en-US"/>
        </w:rPr>
        <w:t>c</w:t>
      </w:r>
      <w:r w:rsidR="005B32C6" w:rsidRPr="00BE1B74">
        <w:rPr>
          <w:lang w:val="en-US"/>
        </w:rPr>
        <w:t>entric</w:t>
      </w:r>
      <w:r w:rsidRPr="00BE1B74">
        <w:rPr>
          <w:lang w:val="en-US"/>
        </w:rPr>
        <w:t xml:space="preserve"> operation</w:t>
      </w:r>
      <w:r w:rsidR="00271801" w:rsidRPr="00BE1B74">
        <w:rPr>
          <w:lang w:val="en-US"/>
        </w:rPr>
        <w:t>, i.e. Scheme 1, a number of options exist for triggering SL-PRS</w:t>
      </w:r>
      <w:r w:rsidR="003904BE" w:rsidRPr="00BE1B74">
        <w:rPr>
          <w:lang w:val="en-US"/>
        </w:rPr>
        <w:t>: higher-layers, MAC-CE, or DCI. Currently, there is no procedure defined for a MAC-CE on downlink triggering a sidelink operation</w:t>
      </w:r>
      <w:r w:rsidR="00897728" w:rsidRPr="00BE1B74">
        <w:rPr>
          <w:lang w:val="en-US"/>
        </w:rPr>
        <w:t xml:space="preserve"> and the benefits for introducing such a procedure for SL-PRS triggering is not clear.</w:t>
      </w:r>
      <w:r w:rsidR="00060C4A" w:rsidRPr="00BE1B74">
        <w:rPr>
          <w:lang w:val="en-US"/>
        </w:rPr>
        <w:t xml:space="preserve"> Using DCI could increase the complexity of </w:t>
      </w:r>
      <w:r w:rsidR="003F5389" w:rsidRPr="00BE1B74">
        <w:rPr>
          <w:lang w:val="en-US"/>
        </w:rPr>
        <w:t>PDCCH monitoring in the UE</w:t>
      </w:r>
      <w:r w:rsidR="00521D5C" w:rsidRPr="00BE1B74">
        <w:rPr>
          <w:lang w:val="en-US"/>
        </w:rPr>
        <w:t xml:space="preserve"> and it not clear if DCI </w:t>
      </w:r>
      <w:r w:rsidR="007D4E65" w:rsidRPr="00BE1B74">
        <w:rPr>
          <w:lang w:val="en-US"/>
        </w:rPr>
        <w:t>triggering</w:t>
      </w:r>
      <w:r w:rsidR="00521D5C" w:rsidRPr="00BE1B74">
        <w:rPr>
          <w:lang w:val="en-US"/>
        </w:rPr>
        <w:t xml:space="preserve"> is beneficial in this case</w:t>
      </w:r>
      <w:r w:rsidR="00417B3B" w:rsidRPr="00BE1B74">
        <w:rPr>
          <w:lang w:val="en-US"/>
        </w:rPr>
        <w:t xml:space="preserve"> and</w:t>
      </w:r>
      <w:r w:rsidR="00521D5C" w:rsidRPr="00BE1B74">
        <w:rPr>
          <w:lang w:val="en-US"/>
        </w:rPr>
        <w:t xml:space="preserve"> it is preferable to not introduce </w:t>
      </w:r>
      <w:r w:rsidR="007D4E65" w:rsidRPr="00BE1B74">
        <w:rPr>
          <w:lang w:val="en-US"/>
        </w:rPr>
        <w:t>it</w:t>
      </w:r>
      <w:r w:rsidR="00521D5C" w:rsidRPr="00BE1B74">
        <w:rPr>
          <w:lang w:val="en-US"/>
        </w:rPr>
        <w:t>.</w:t>
      </w:r>
      <w:r w:rsidR="007D4E65" w:rsidRPr="00BE1B74">
        <w:rPr>
          <w:lang w:val="en-US"/>
        </w:rPr>
        <w:t xml:space="preserve"> </w:t>
      </w:r>
      <w:r w:rsidR="00124DC5" w:rsidRPr="00BE1B74">
        <w:rPr>
          <w:lang w:val="en-US"/>
        </w:rPr>
        <w:t xml:space="preserve">Using higher-layer triggering as a unified </w:t>
      </w:r>
      <w:r w:rsidR="00756A6D" w:rsidRPr="00BE1B74">
        <w:rPr>
          <w:lang w:val="en-US"/>
        </w:rPr>
        <w:t>solution for Scheme 1 and Scheme 2 simplifies implementation and specification work</w:t>
      </w:r>
      <w:r w:rsidR="00D9721E" w:rsidRPr="00BE1B74">
        <w:rPr>
          <w:lang w:val="en-US"/>
        </w:rPr>
        <w:t>.</w:t>
      </w:r>
      <w:r w:rsidR="00A77AB6" w:rsidRPr="00BE1B74">
        <w:rPr>
          <w:lang w:val="en-US"/>
        </w:rPr>
        <w:t xml:space="preserve"> It is also consistent with RAN2’s agreement </w:t>
      </w:r>
      <w:r w:rsidR="00214998" w:rsidRPr="00BE1B74">
        <w:rPr>
          <w:lang w:val="en-US"/>
        </w:rPr>
        <w:t>to wait for SA</w:t>
      </w:r>
      <w:r w:rsidR="003C05AD" w:rsidRPr="00BE1B74">
        <w:rPr>
          <w:lang w:val="en-US"/>
        </w:rPr>
        <w:t>2’s work on triggering:</w:t>
      </w:r>
    </w:p>
    <w:p w14:paraId="1DA77933" w14:textId="1E71B4A7" w:rsidR="003C05AD" w:rsidRPr="00BE1B74" w:rsidRDefault="003C05AD" w:rsidP="003C05AD">
      <w:pPr>
        <w:ind w:left="284"/>
        <w:rPr>
          <w:lang w:val="en-US"/>
        </w:rPr>
      </w:pPr>
      <w:r w:rsidRPr="00BE1B74">
        <w:rPr>
          <w:highlight w:val="green"/>
          <w:lang w:val="en-US"/>
        </w:rPr>
        <w:t>Agreement:</w:t>
      </w:r>
    </w:p>
    <w:p w14:paraId="7E712241" w14:textId="77777777" w:rsidR="003C05AD" w:rsidRPr="00BE1B74" w:rsidRDefault="003C05AD" w:rsidP="003C05AD">
      <w:pPr>
        <w:spacing w:after="0"/>
        <w:ind w:firstLine="284"/>
        <w:jc w:val="left"/>
        <w:rPr>
          <w:rFonts w:eastAsia="Times New Roman"/>
          <w:lang w:val="en-US"/>
        </w:rPr>
      </w:pPr>
      <w:r w:rsidRPr="00BE1B74">
        <w:rPr>
          <w:rFonts w:eastAsia="Times New Roman"/>
          <w:lang w:val="en-US"/>
        </w:rPr>
        <w:t>RAN2 wait for SA2 on the triggering of the positioning procedures from upper layers</w:t>
      </w:r>
    </w:p>
    <w:p w14:paraId="790CDC99" w14:textId="77777777" w:rsidR="003C05AD" w:rsidRPr="00BE1B74" w:rsidRDefault="003C05AD" w:rsidP="003A1D6C">
      <w:pPr>
        <w:rPr>
          <w:lang w:val="en-US"/>
        </w:rPr>
      </w:pPr>
    </w:p>
    <w:p w14:paraId="6FEB817A" w14:textId="503DCCF4" w:rsidR="0056005E" w:rsidRPr="00BE1B74" w:rsidRDefault="0056005E" w:rsidP="0056005E">
      <w:pPr>
        <w:pStyle w:val="Caption"/>
        <w:jc w:val="left"/>
        <w:rPr>
          <w:sz w:val="20"/>
          <w:szCs w:val="20"/>
          <w:lang w:val="en-US"/>
        </w:rPr>
      </w:pPr>
      <w:bookmarkStart w:id="25" w:name="_Toc115423958"/>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11</w:t>
      </w:r>
      <w:r w:rsidRPr="00BE1B74">
        <w:rPr>
          <w:sz w:val="20"/>
          <w:szCs w:val="20"/>
          <w:lang w:val="en-US"/>
        </w:rPr>
        <w:fldChar w:fldCharType="end"/>
      </w:r>
      <w:r w:rsidRPr="00BE1B74">
        <w:rPr>
          <w:sz w:val="20"/>
          <w:szCs w:val="20"/>
          <w:lang w:val="en-US"/>
        </w:rPr>
        <w:t xml:space="preserve">: </w:t>
      </w:r>
      <w:r w:rsidR="00360996" w:rsidRPr="00BE1B74">
        <w:rPr>
          <w:sz w:val="20"/>
          <w:szCs w:val="20"/>
          <w:lang w:val="en-US"/>
        </w:rPr>
        <w:t>Support SL-PRS transmission triggering at the physical layer by the UE’s own higher layers only</w:t>
      </w:r>
      <w:r w:rsidR="003329CB" w:rsidRPr="00BE1B74">
        <w:rPr>
          <w:sz w:val="20"/>
          <w:szCs w:val="20"/>
          <w:lang w:val="en-US"/>
        </w:rPr>
        <w:t>.</w:t>
      </w:r>
      <w:bookmarkEnd w:id="25"/>
    </w:p>
    <w:p w14:paraId="43894339" w14:textId="2BE334B2" w:rsidR="00157B26" w:rsidRPr="00BE1B74" w:rsidRDefault="00157B26" w:rsidP="00157B26">
      <w:pPr>
        <w:rPr>
          <w:lang w:val="en-US"/>
        </w:rPr>
      </w:pPr>
      <w:r w:rsidRPr="00BE1B74">
        <w:rPr>
          <w:lang w:val="en-US"/>
        </w:rPr>
        <w:t xml:space="preserve">In this setup, there is no need for the receiver to receive an explicit trigger for it to receive SL-PRS. This is similar to communications in sidelink where there is no trigger for reception. </w:t>
      </w:r>
    </w:p>
    <w:p w14:paraId="409D0EF9" w14:textId="2E0566DE" w:rsidR="00157B26" w:rsidRPr="00BE1B74" w:rsidRDefault="00157B26" w:rsidP="006E49D3">
      <w:pPr>
        <w:pStyle w:val="Caption"/>
        <w:jc w:val="both"/>
        <w:rPr>
          <w:sz w:val="20"/>
          <w:szCs w:val="20"/>
          <w:lang w:val="en-US"/>
        </w:rPr>
      </w:pPr>
      <w:bookmarkStart w:id="26" w:name="_Toc115423944"/>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436C6E">
        <w:rPr>
          <w:noProof/>
          <w:sz w:val="20"/>
          <w:szCs w:val="20"/>
          <w:lang w:val="en-US"/>
        </w:rPr>
        <w:t>12</w:t>
      </w:r>
      <w:r w:rsidRPr="00BE1B74">
        <w:rPr>
          <w:sz w:val="20"/>
          <w:szCs w:val="20"/>
          <w:lang w:val="en-US"/>
        </w:rPr>
        <w:fldChar w:fldCharType="end"/>
      </w:r>
      <w:r w:rsidR="0059336D" w:rsidRPr="00BE1B74">
        <w:rPr>
          <w:sz w:val="20"/>
          <w:szCs w:val="20"/>
          <w:lang w:val="en-US"/>
        </w:rPr>
        <w:t>: A</w:t>
      </w:r>
      <w:r w:rsidR="006E49D3" w:rsidRPr="00BE1B74">
        <w:rPr>
          <w:sz w:val="20"/>
          <w:szCs w:val="20"/>
          <w:lang w:val="en-US"/>
        </w:rPr>
        <w:t>n explicit</w:t>
      </w:r>
      <w:r w:rsidR="0059336D" w:rsidRPr="00BE1B74">
        <w:rPr>
          <w:sz w:val="20"/>
          <w:szCs w:val="20"/>
          <w:lang w:val="en-US"/>
        </w:rPr>
        <w:t xml:space="preserve"> trigger is not needed for the reception of SL-PRS.</w:t>
      </w:r>
      <w:r w:rsidR="006E49D3" w:rsidRPr="00BE1B74">
        <w:rPr>
          <w:sz w:val="20"/>
          <w:szCs w:val="20"/>
          <w:lang w:val="en-US"/>
        </w:rPr>
        <w:t xml:space="preserve"> Reservation information suffices to inform the receiver when to expect SL-PRS.</w:t>
      </w:r>
      <w:bookmarkEnd w:id="26"/>
    </w:p>
    <w:p w14:paraId="623B13FA" w14:textId="20A0E645" w:rsidR="00F923D9" w:rsidRPr="00BE1B74" w:rsidRDefault="00F923D9" w:rsidP="00FD0D03">
      <w:pPr>
        <w:pStyle w:val="Heading2"/>
        <w:numPr>
          <w:ilvl w:val="1"/>
          <w:numId w:val="5"/>
        </w:numPr>
        <w:rPr>
          <w:lang w:val="en-US"/>
        </w:rPr>
      </w:pPr>
      <w:r w:rsidRPr="00BE1B74">
        <w:rPr>
          <w:lang w:val="en-US"/>
        </w:rPr>
        <w:t>Activation</w:t>
      </w:r>
      <w:r w:rsidR="006F6E0B" w:rsidRPr="00BE1B74">
        <w:rPr>
          <w:lang w:val="en-US"/>
        </w:rPr>
        <w:t>/Deactivation</w:t>
      </w:r>
    </w:p>
    <w:p w14:paraId="250178E6" w14:textId="64DC1F67" w:rsidR="00F54BB4" w:rsidRPr="00BE1B74" w:rsidRDefault="0084264E" w:rsidP="00FB29FB">
      <w:pPr>
        <w:rPr>
          <w:lang w:val="en-US"/>
        </w:rPr>
      </w:pPr>
      <w:r w:rsidRPr="00BE1B74">
        <w:rPr>
          <w:lang w:val="en-US"/>
        </w:rPr>
        <w:t>Activation</w:t>
      </w:r>
      <w:r w:rsidR="0089321B" w:rsidRPr="00BE1B74">
        <w:rPr>
          <w:lang w:val="en-US"/>
        </w:rPr>
        <w:t xml:space="preserve"> and </w:t>
      </w:r>
      <w:r w:rsidRPr="00BE1B74">
        <w:rPr>
          <w:lang w:val="en-US"/>
        </w:rPr>
        <w:t xml:space="preserve">deactivation </w:t>
      </w:r>
      <w:r w:rsidR="0089321B" w:rsidRPr="00BE1B74">
        <w:rPr>
          <w:lang w:val="en-US"/>
        </w:rPr>
        <w:t>start</w:t>
      </w:r>
      <w:r w:rsidR="000F3F2E" w:rsidRPr="00BE1B74">
        <w:rPr>
          <w:lang w:val="en-US"/>
        </w:rPr>
        <w:t>s</w:t>
      </w:r>
      <w:r w:rsidR="0089321B" w:rsidRPr="00BE1B74">
        <w:rPr>
          <w:lang w:val="en-US"/>
        </w:rPr>
        <w:t xml:space="preserve"> and stop</w:t>
      </w:r>
      <w:r w:rsidR="000F3F2E" w:rsidRPr="00BE1B74">
        <w:rPr>
          <w:lang w:val="en-US"/>
        </w:rPr>
        <w:t>s</w:t>
      </w:r>
      <w:r w:rsidR="0089321B" w:rsidRPr="00BE1B74">
        <w:rPr>
          <w:lang w:val="en-US"/>
        </w:rPr>
        <w:t xml:space="preserve"> a periodic or semi-persistent process. In sidelink</w:t>
      </w:r>
      <w:r w:rsidR="00D667D3" w:rsidRPr="00BE1B74">
        <w:rPr>
          <w:lang w:val="en-US"/>
        </w:rPr>
        <w:t xml:space="preserve">, there is no distinction between periodic and semi-persistent processes and they both are considered periodic </w:t>
      </w:r>
      <w:r w:rsidR="00FF55A5" w:rsidRPr="00BE1B74">
        <w:rPr>
          <w:lang w:val="en-US"/>
        </w:rPr>
        <w:t>processes.</w:t>
      </w:r>
      <w:r w:rsidR="00190918" w:rsidRPr="00BE1B74">
        <w:rPr>
          <w:lang w:val="en-US"/>
        </w:rPr>
        <w:t xml:space="preserve"> In Mode 1 resource allocation, periodic transmissions are </w:t>
      </w:r>
      <w:r w:rsidR="00693559" w:rsidRPr="00BE1B74">
        <w:rPr>
          <w:lang w:val="en-US"/>
        </w:rPr>
        <w:t xml:space="preserve">achieved by configured grant type 1 and type 2, which are RRC and DCI </w:t>
      </w:r>
      <w:r w:rsidR="008E2497" w:rsidRPr="00BE1B74">
        <w:rPr>
          <w:lang w:val="en-US"/>
        </w:rPr>
        <w:t>activated</w:t>
      </w:r>
      <w:r w:rsidR="00693559" w:rsidRPr="00BE1B74">
        <w:rPr>
          <w:lang w:val="en-US"/>
        </w:rPr>
        <w:t>, respectively.</w:t>
      </w:r>
      <w:r w:rsidR="00C137D2" w:rsidRPr="00BE1B74">
        <w:rPr>
          <w:lang w:val="en-US"/>
        </w:rPr>
        <w:t xml:space="preserve"> In Mode 2, there is no external activation </w:t>
      </w:r>
      <w:r w:rsidR="002719BB" w:rsidRPr="00BE1B74">
        <w:rPr>
          <w:lang w:val="en-US"/>
        </w:rPr>
        <w:t>or deactivation of periodic transmissions and the decision whether to use a periodic transmission or an aperiodic one is up to the UE’s higher layers.</w:t>
      </w:r>
      <w:r w:rsidR="00900ED7" w:rsidRPr="00BE1B74">
        <w:rPr>
          <w:lang w:val="en-US"/>
        </w:rPr>
        <w:t xml:space="preserve"> </w:t>
      </w:r>
      <w:r w:rsidR="00AD2137" w:rsidRPr="00BE1B74">
        <w:rPr>
          <w:lang w:val="en-US"/>
        </w:rPr>
        <w:t xml:space="preserve">In Uu positioning, the LMF </w:t>
      </w:r>
      <w:r w:rsidR="006B2C54" w:rsidRPr="00BE1B74">
        <w:rPr>
          <w:lang w:val="en-US"/>
        </w:rPr>
        <w:t>starts/stops</w:t>
      </w:r>
      <w:r w:rsidR="00CE7A95" w:rsidRPr="00BE1B74">
        <w:rPr>
          <w:lang w:val="en-US"/>
        </w:rPr>
        <w:t xml:space="preserve"> periodic</w:t>
      </w:r>
      <w:r w:rsidR="00AD2137" w:rsidRPr="00BE1B74">
        <w:rPr>
          <w:lang w:val="en-US"/>
        </w:rPr>
        <w:t xml:space="preserve"> PRS transmissions</w:t>
      </w:r>
      <w:r w:rsidR="006B2C54" w:rsidRPr="00BE1B74">
        <w:rPr>
          <w:lang w:val="en-US"/>
        </w:rPr>
        <w:t xml:space="preserve"> on-demand</w:t>
      </w:r>
      <w:r w:rsidR="00CE7A95" w:rsidRPr="00BE1B74">
        <w:rPr>
          <w:lang w:val="en-US"/>
        </w:rPr>
        <w:t xml:space="preserve"> at the gNB.</w:t>
      </w:r>
    </w:p>
    <w:p w14:paraId="5B5B5352" w14:textId="049BFEF1" w:rsidR="00900ED7" w:rsidRPr="00BE1B74" w:rsidRDefault="00900ED7" w:rsidP="00FB29FB">
      <w:pPr>
        <w:rPr>
          <w:lang w:val="en-US"/>
        </w:rPr>
      </w:pPr>
      <w:r w:rsidRPr="00BE1B74">
        <w:rPr>
          <w:lang w:val="en-US"/>
        </w:rPr>
        <w:t>For Scheme 2 SL</w:t>
      </w:r>
      <w:r w:rsidR="0067386B" w:rsidRPr="00BE1B74">
        <w:rPr>
          <w:lang w:val="en-US"/>
        </w:rPr>
        <w:t xml:space="preserve"> positioning operation</w:t>
      </w:r>
      <w:r w:rsidR="00C77FCC" w:rsidRPr="00BE1B74">
        <w:rPr>
          <w:lang w:val="en-US"/>
        </w:rPr>
        <w:t xml:space="preserve">, activation/deactivation by higher layers </w:t>
      </w:r>
      <w:r w:rsidR="00B03A19" w:rsidRPr="00BE1B74">
        <w:rPr>
          <w:lang w:val="en-US"/>
        </w:rPr>
        <w:t xml:space="preserve">is a straightforward solution that follows existing </w:t>
      </w:r>
      <w:r w:rsidR="00E654F0" w:rsidRPr="00BE1B74">
        <w:rPr>
          <w:lang w:val="en-US"/>
        </w:rPr>
        <w:t xml:space="preserve">sidelink </w:t>
      </w:r>
      <w:r w:rsidR="00B03A19" w:rsidRPr="00BE1B74">
        <w:rPr>
          <w:lang w:val="en-US"/>
        </w:rPr>
        <w:t>desig</w:t>
      </w:r>
      <w:r w:rsidR="00E654F0" w:rsidRPr="00BE1B74">
        <w:rPr>
          <w:lang w:val="en-US"/>
        </w:rPr>
        <w:t xml:space="preserve">n. </w:t>
      </w:r>
      <w:r w:rsidR="006D3D4A" w:rsidRPr="00BE1B74">
        <w:rPr>
          <w:lang w:val="en-US"/>
        </w:rPr>
        <w:t>Like</w:t>
      </w:r>
      <w:r w:rsidR="00E654F0" w:rsidRPr="00BE1B74">
        <w:rPr>
          <w:lang w:val="en-US"/>
        </w:rPr>
        <w:t xml:space="preserve"> </w:t>
      </w:r>
      <w:r w:rsidR="003B7287" w:rsidRPr="00BE1B74">
        <w:rPr>
          <w:lang w:val="en-US"/>
        </w:rPr>
        <w:t>triggering, this would also address issues related to security</w:t>
      </w:r>
      <w:r w:rsidR="002077A0" w:rsidRPr="00BE1B74">
        <w:rPr>
          <w:lang w:val="en-US"/>
        </w:rPr>
        <w:t xml:space="preserve">, scenario requirements, and </w:t>
      </w:r>
      <w:r w:rsidR="001005CA" w:rsidRPr="00BE1B74">
        <w:rPr>
          <w:lang w:val="en-US"/>
        </w:rPr>
        <w:t>inter-UE interaction.</w:t>
      </w:r>
    </w:p>
    <w:p w14:paraId="6CCD1EE3" w14:textId="643A084F" w:rsidR="001005CA" w:rsidRPr="00BE1B74" w:rsidRDefault="00526E5F" w:rsidP="00FB29FB">
      <w:pPr>
        <w:rPr>
          <w:lang w:val="en-US"/>
        </w:rPr>
      </w:pPr>
      <w:r w:rsidRPr="00BE1B74">
        <w:rPr>
          <w:lang w:val="en-US"/>
        </w:rPr>
        <w:t xml:space="preserve">Scheme 1 SL positioning operation can reuse the higher-layer activation/deactivation </w:t>
      </w:r>
      <w:r w:rsidR="0009545A" w:rsidRPr="00BE1B74">
        <w:rPr>
          <w:lang w:val="en-US"/>
        </w:rPr>
        <w:t>design</w:t>
      </w:r>
      <w:r w:rsidRPr="00BE1B74">
        <w:rPr>
          <w:lang w:val="en-US"/>
        </w:rPr>
        <w:t xml:space="preserve"> from Scheme</w:t>
      </w:r>
      <w:r w:rsidR="0009545A" w:rsidRPr="00BE1B74">
        <w:rPr>
          <w:lang w:val="en-US"/>
        </w:rPr>
        <w:t xml:space="preserve"> 2 to provide a unified framework, minim</w:t>
      </w:r>
      <w:r w:rsidR="00C32F0C" w:rsidRPr="00BE1B74">
        <w:rPr>
          <w:lang w:val="en-US"/>
        </w:rPr>
        <w:t>i</w:t>
      </w:r>
      <w:r w:rsidR="0009545A" w:rsidRPr="00BE1B74">
        <w:rPr>
          <w:lang w:val="en-US"/>
        </w:rPr>
        <w:t>zing the differences between the two schemes</w:t>
      </w:r>
      <w:r w:rsidR="00A12521" w:rsidRPr="00BE1B74">
        <w:rPr>
          <w:lang w:val="en-US"/>
        </w:rPr>
        <w:t>. It could become part of the higher-layer triggering procedure as well.</w:t>
      </w:r>
    </w:p>
    <w:p w14:paraId="34794CBD" w14:textId="5EBBA2DF" w:rsidR="007C0622" w:rsidRPr="00BE1B74" w:rsidRDefault="007C0622" w:rsidP="00FB29FB">
      <w:pPr>
        <w:rPr>
          <w:lang w:val="en-US"/>
        </w:rPr>
      </w:pPr>
      <w:r w:rsidRPr="00BE1B74">
        <w:rPr>
          <w:lang w:val="en-US"/>
        </w:rPr>
        <w:lastRenderedPageBreak/>
        <w:t xml:space="preserve">Higher-layer activation and deactivation of SL-PRS periodic transmission </w:t>
      </w:r>
      <w:r w:rsidR="00530617" w:rsidRPr="00BE1B74">
        <w:rPr>
          <w:lang w:val="en-US"/>
        </w:rPr>
        <w:t>is a suitable, unified solution for both Scheme 1 and Scheme 2</w:t>
      </w:r>
      <w:r w:rsidR="00EC1F96" w:rsidRPr="00BE1B74">
        <w:rPr>
          <w:lang w:val="en-US"/>
        </w:rPr>
        <w:t xml:space="preserve"> positioning operation. Hence, we propose to adopt it:</w:t>
      </w:r>
    </w:p>
    <w:p w14:paraId="5F6427D7" w14:textId="091666AA" w:rsidR="00EC1F96" w:rsidRPr="00BE1B74" w:rsidRDefault="00EC1F96" w:rsidP="00EC1F96">
      <w:pPr>
        <w:pStyle w:val="Caption"/>
        <w:jc w:val="left"/>
        <w:rPr>
          <w:lang w:val="en-US"/>
        </w:rPr>
      </w:pPr>
      <w:bookmarkStart w:id="27" w:name="_Toc115423959"/>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436C6E">
        <w:rPr>
          <w:noProof/>
          <w:lang w:val="en-US"/>
        </w:rPr>
        <w:t>12</w:t>
      </w:r>
      <w:r w:rsidRPr="00BE1B74">
        <w:rPr>
          <w:noProof/>
          <w:lang w:val="en-US"/>
        </w:rPr>
        <w:fldChar w:fldCharType="end"/>
      </w:r>
      <w:r w:rsidRPr="00BE1B74">
        <w:rPr>
          <w:lang w:val="en-US"/>
        </w:rPr>
        <w:t xml:space="preserve">: </w:t>
      </w:r>
      <w:r w:rsidR="00360996" w:rsidRPr="00BE1B74">
        <w:rPr>
          <w:lang w:val="en-US"/>
        </w:rPr>
        <w:t>Support SL-PRS transmission activation/deactivation at the physical layer by the UE’s own higher layers only</w:t>
      </w:r>
      <w:r w:rsidRPr="00BE1B74">
        <w:rPr>
          <w:lang w:val="en-US"/>
        </w:rPr>
        <w:t>.</w:t>
      </w:r>
      <w:bookmarkEnd w:id="27"/>
    </w:p>
    <w:p w14:paraId="745DBBE4" w14:textId="79875CC0" w:rsidR="00F923D9" w:rsidRPr="00BE1B74" w:rsidRDefault="00F923D9" w:rsidP="00FD0D03">
      <w:pPr>
        <w:pStyle w:val="Heading2"/>
        <w:numPr>
          <w:ilvl w:val="1"/>
          <w:numId w:val="5"/>
        </w:numPr>
        <w:rPr>
          <w:lang w:val="en-US"/>
        </w:rPr>
      </w:pPr>
      <w:r w:rsidRPr="00BE1B74">
        <w:rPr>
          <w:lang w:val="en-US"/>
        </w:rPr>
        <w:t>Configuration</w:t>
      </w:r>
    </w:p>
    <w:p w14:paraId="0C84E4CD" w14:textId="49679468" w:rsidR="00636132" w:rsidRPr="00BE1B74" w:rsidRDefault="00CD6F6A" w:rsidP="008F733F">
      <w:pPr>
        <w:rPr>
          <w:lang w:val="en-US"/>
        </w:rPr>
      </w:pPr>
      <w:r w:rsidRPr="00BE1B74">
        <w:rPr>
          <w:lang w:val="en-US"/>
        </w:rPr>
        <w:t xml:space="preserve">In sidelink, there are three methods for providing configuration to a UE: </w:t>
      </w:r>
      <w:r w:rsidR="00F61E7C" w:rsidRPr="00BE1B74">
        <w:rPr>
          <w:lang w:val="en-US"/>
        </w:rPr>
        <w:t xml:space="preserve">RRC </w:t>
      </w:r>
      <w:r w:rsidRPr="00BE1B74">
        <w:rPr>
          <w:lang w:val="en-US"/>
        </w:rPr>
        <w:t xml:space="preserve">pre-configuration, </w:t>
      </w:r>
      <w:r w:rsidR="00F61E7C" w:rsidRPr="00BE1B74">
        <w:rPr>
          <w:lang w:val="en-US"/>
        </w:rPr>
        <w:t xml:space="preserve">RRC </w:t>
      </w:r>
      <w:r w:rsidRPr="00BE1B74">
        <w:rPr>
          <w:lang w:val="en-US"/>
        </w:rPr>
        <w:t xml:space="preserve">configuration from the network, and </w:t>
      </w:r>
      <w:r w:rsidR="00F61E7C" w:rsidRPr="00BE1B74">
        <w:rPr>
          <w:lang w:val="en-US"/>
        </w:rPr>
        <w:t>PC5-R</w:t>
      </w:r>
      <w:r w:rsidR="000D3080" w:rsidRPr="00BE1B74">
        <w:rPr>
          <w:lang w:val="en-US"/>
        </w:rPr>
        <w:t>R</w:t>
      </w:r>
      <w:r w:rsidR="00F61E7C" w:rsidRPr="00BE1B74">
        <w:rPr>
          <w:lang w:val="en-US"/>
        </w:rPr>
        <w:t xml:space="preserve">C configuration from another UE. The first two are interchangeable from a PHY point of view and referred to as (pre-)configuration in RAN1 agreements and specifications. </w:t>
      </w:r>
      <w:r w:rsidR="000D3080" w:rsidRPr="00BE1B74">
        <w:rPr>
          <w:lang w:val="en-US"/>
        </w:rPr>
        <w:t>PC5-RRC configuration is limited to unicast</w:t>
      </w:r>
      <w:r w:rsidR="00530D75" w:rsidRPr="00BE1B74">
        <w:rPr>
          <w:lang w:val="en-US"/>
        </w:rPr>
        <w:t xml:space="preserve"> and hence introduced unnecessary limitations to </w:t>
      </w:r>
      <w:r w:rsidR="00CD290C" w:rsidRPr="00BE1B74">
        <w:rPr>
          <w:lang w:val="en-US"/>
        </w:rPr>
        <w:t>positioning operations.</w:t>
      </w:r>
      <w:r w:rsidR="00636132" w:rsidRPr="00BE1B74">
        <w:rPr>
          <w:lang w:val="en-US"/>
        </w:rPr>
        <w:t xml:space="preserve"> The limitations of using PC5-RRC as the sole configuration method and transport as discussed in detail in our RAN2 contribution.</w:t>
      </w:r>
    </w:p>
    <w:p w14:paraId="615BC6D1" w14:textId="3DBFB9A2" w:rsidR="00CD290C" w:rsidRPr="00BE1B74" w:rsidRDefault="00CD290C" w:rsidP="00CD290C">
      <w:pPr>
        <w:pStyle w:val="Caption"/>
        <w:jc w:val="left"/>
        <w:rPr>
          <w:lang w:val="en-US"/>
        </w:rPr>
      </w:pPr>
      <w:bookmarkStart w:id="28" w:name="_Toc115423945"/>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436C6E">
        <w:rPr>
          <w:noProof/>
          <w:lang w:val="en-US"/>
        </w:rPr>
        <w:t>13</w:t>
      </w:r>
      <w:r w:rsidRPr="00BE1B74">
        <w:rPr>
          <w:noProof/>
          <w:lang w:val="en-US"/>
        </w:rPr>
        <w:fldChar w:fldCharType="end"/>
      </w:r>
      <w:r w:rsidRPr="00BE1B74">
        <w:rPr>
          <w:lang w:val="en-US"/>
        </w:rPr>
        <w:t>: PC5-RRC configuration is limit</w:t>
      </w:r>
      <w:r w:rsidR="00413773" w:rsidRPr="00BE1B74">
        <w:rPr>
          <w:lang w:val="en-US"/>
        </w:rPr>
        <w:t>ed to</w:t>
      </w:r>
      <w:r w:rsidRPr="00BE1B74">
        <w:rPr>
          <w:lang w:val="en-US"/>
        </w:rPr>
        <w:t xml:space="preserve"> </w:t>
      </w:r>
      <w:r w:rsidR="00413773" w:rsidRPr="00BE1B74">
        <w:rPr>
          <w:lang w:val="en-US"/>
        </w:rPr>
        <w:t xml:space="preserve">unicast and </w:t>
      </w:r>
      <w:r w:rsidR="00CC5D91" w:rsidRPr="00BE1B74">
        <w:rPr>
          <w:lang w:val="en-US"/>
        </w:rPr>
        <w:t xml:space="preserve">could only be applied </w:t>
      </w:r>
      <w:r w:rsidR="009D37C5" w:rsidRPr="00BE1B74">
        <w:rPr>
          <w:lang w:val="en-US"/>
        </w:rPr>
        <w:t>for that cast type.</w:t>
      </w:r>
      <w:r w:rsidR="00360996" w:rsidRPr="00BE1B74">
        <w:rPr>
          <w:lang w:val="en-US"/>
        </w:rPr>
        <w:t xml:space="preserve"> Hence it is not suitable as the sole method for SL-PRS configuration.</w:t>
      </w:r>
      <w:bookmarkEnd w:id="28"/>
    </w:p>
    <w:p w14:paraId="21D41E02" w14:textId="65EFEAC5" w:rsidR="00FD0D03" w:rsidRPr="00BE1B74" w:rsidRDefault="00FD0D03" w:rsidP="00FD0D03">
      <w:pPr>
        <w:pStyle w:val="Heading2"/>
        <w:numPr>
          <w:ilvl w:val="1"/>
          <w:numId w:val="5"/>
        </w:numPr>
        <w:rPr>
          <w:lang w:val="en-US"/>
        </w:rPr>
      </w:pPr>
      <w:r w:rsidRPr="00BE1B74">
        <w:rPr>
          <w:lang w:val="en-US"/>
        </w:rPr>
        <w:t>Resource Selection</w:t>
      </w:r>
      <w:r w:rsidR="00323865" w:rsidRPr="00BE1B74">
        <w:rPr>
          <w:lang w:val="en-US"/>
        </w:rPr>
        <w:t xml:space="preserve"> and Reservation</w:t>
      </w:r>
    </w:p>
    <w:p w14:paraId="39F58A5A" w14:textId="173288CE" w:rsidR="00AD3919" w:rsidRPr="00BE1B74" w:rsidRDefault="007338B1" w:rsidP="00AD3919">
      <w:pPr>
        <w:rPr>
          <w:lang w:val="en-US"/>
        </w:rPr>
      </w:pPr>
      <w:r w:rsidRPr="00BE1B74">
        <w:rPr>
          <w:lang w:val="en-US"/>
        </w:rPr>
        <w:t xml:space="preserve">RAN1 agreed to study </w:t>
      </w:r>
      <w:r w:rsidR="00AA1341" w:rsidRPr="00BE1B74">
        <w:rPr>
          <w:lang w:val="en-US"/>
        </w:rPr>
        <w:t xml:space="preserve">and support </w:t>
      </w:r>
      <w:r w:rsidRPr="00BE1B74">
        <w:rPr>
          <w:lang w:val="en-US"/>
        </w:rPr>
        <w:t>both network centric and UE autonomous resource allocation for SL PRS</w:t>
      </w:r>
      <w:r w:rsidR="00B32688" w:rsidRPr="00BE1B74">
        <w:rPr>
          <w:lang w:val="en-US"/>
        </w:rPr>
        <w:t xml:space="preserve"> </w:t>
      </w:r>
      <w:r w:rsidR="00547E15" w:rsidRPr="00BE1B74">
        <w:rPr>
          <w:lang w:val="en-US"/>
        </w:rPr>
        <w:fldChar w:fldCharType="begin"/>
      </w:r>
      <w:r w:rsidR="00547E15" w:rsidRPr="00BE1B74">
        <w:rPr>
          <w:lang w:val="en-US"/>
        </w:rPr>
        <w:instrText xml:space="preserve"> REF _Ref115080358 \r \h </w:instrText>
      </w:r>
      <w:r w:rsidR="00547E15" w:rsidRPr="00BE1B74">
        <w:rPr>
          <w:lang w:val="en-US"/>
        </w:rPr>
      </w:r>
      <w:r w:rsidR="00547E15" w:rsidRPr="00BE1B74">
        <w:rPr>
          <w:lang w:val="en-US"/>
        </w:rPr>
        <w:fldChar w:fldCharType="separate"/>
      </w:r>
      <w:r w:rsidR="00436C6E">
        <w:rPr>
          <w:lang w:val="en-US"/>
        </w:rPr>
        <w:t>[4]</w:t>
      </w:r>
      <w:r w:rsidR="00547E15" w:rsidRPr="00BE1B74">
        <w:rPr>
          <w:lang w:val="en-US"/>
        </w:rPr>
        <w:fldChar w:fldCharType="end"/>
      </w:r>
      <w:r w:rsidR="00B32688" w:rsidRPr="00BE1B74">
        <w:rPr>
          <w:lang w:val="en-US"/>
        </w:rPr>
        <w:t>:</w:t>
      </w:r>
    </w:p>
    <w:p w14:paraId="619F9583" w14:textId="77777777" w:rsidR="00CC1B5E" w:rsidRPr="00BE1B74" w:rsidRDefault="00CC1B5E" w:rsidP="00CC1B5E">
      <w:pPr>
        <w:ind w:left="284"/>
        <w:rPr>
          <w:lang w:val="en-US" w:eastAsia="x-none"/>
        </w:rPr>
      </w:pPr>
      <w:r w:rsidRPr="00BE1B74">
        <w:rPr>
          <w:highlight w:val="green"/>
          <w:lang w:val="en-US" w:eastAsia="x-none"/>
        </w:rPr>
        <w:t>Agreement</w:t>
      </w:r>
    </w:p>
    <w:p w14:paraId="4237AF03" w14:textId="77777777" w:rsidR="00CC1B5E" w:rsidRPr="00BE1B74" w:rsidRDefault="00CC1B5E" w:rsidP="00CC1B5E">
      <w:pPr>
        <w:pStyle w:val="Proposal"/>
        <w:overflowPunct/>
        <w:autoSpaceDE/>
        <w:adjustRightInd/>
        <w:spacing w:after="0" w:line="256" w:lineRule="auto"/>
        <w:ind w:left="284" w:firstLine="0"/>
        <w:rPr>
          <w:b w:val="0"/>
          <w:bCs w:val="0"/>
          <w:szCs w:val="24"/>
          <w:lang w:val="en-US"/>
        </w:rPr>
      </w:pPr>
      <w:r w:rsidRPr="00BE1B74">
        <w:rPr>
          <w:b w:val="0"/>
          <w:bCs w:val="0"/>
          <w:szCs w:val="24"/>
          <w:lang w:val="en-US"/>
        </w:rPr>
        <w:t>Regarding SL-PRS resource allocation, both Scheme 1 and Scheme 2 should be introduced for supporting SL positioning/ranging:</w:t>
      </w:r>
    </w:p>
    <w:p w14:paraId="6D41D98F" w14:textId="77777777" w:rsidR="00CC1B5E" w:rsidRPr="00BE1B74" w:rsidRDefault="00CC1B5E" w:rsidP="00CC1B5E">
      <w:pPr>
        <w:numPr>
          <w:ilvl w:val="0"/>
          <w:numId w:val="24"/>
        </w:numPr>
        <w:spacing w:after="0"/>
        <w:ind w:left="1004"/>
        <w:jc w:val="left"/>
        <w:rPr>
          <w:rFonts w:eastAsia="SimSun"/>
          <w:lang w:val="en-US" w:eastAsia="zh-CN"/>
        </w:rPr>
      </w:pPr>
      <w:r w:rsidRPr="00BE1B74">
        <w:rPr>
          <w:rFonts w:eastAsia="SimSun"/>
          <w:lang w:val="en-US" w:eastAsia="zh-CN"/>
        </w:rPr>
        <w:t>Scheme 1: Network-centric operation SL-PRS resource allocation (e.g. similar to a legacy Mode 1 solution)</w:t>
      </w:r>
    </w:p>
    <w:p w14:paraId="12442A21" w14:textId="77777777" w:rsidR="00CC1B5E" w:rsidRPr="00BE1B74" w:rsidRDefault="00CC1B5E" w:rsidP="00CC1B5E">
      <w:pPr>
        <w:numPr>
          <w:ilvl w:val="1"/>
          <w:numId w:val="24"/>
        </w:numPr>
        <w:spacing w:after="0"/>
        <w:ind w:left="1724"/>
        <w:jc w:val="left"/>
        <w:rPr>
          <w:rFonts w:eastAsia="SimSun"/>
          <w:lang w:val="en-US" w:eastAsia="zh-CN"/>
        </w:rPr>
      </w:pPr>
      <w:r w:rsidRPr="00BE1B74">
        <w:rPr>
          <w:rFonts w:eastAsia="SimSun"/>
          <w:lang w:val="en-US" w:eastAsia="zh-CN"/>
        </w:rPr>
        <w:t xml:space="preserve">The network (e.g. gNB, LMF, gNB &amp; LMF) allocates resources for SL-PRS. </w:t>
      </w:r>
    </w:p>
    <w:p w14:paraId="5C10EC1C" w14:textId="77777777" w:rsidR="00CC1B5E" w:rsidRPr="00BE1B74" w:rsidRDefault="00CC1B5E" w:rsidP="00CC1B5E">
      <w:pPr>
        <w:numPr>
          <w:ilvl w:val="0"/>
          <w:numId w:val="24"/>
        </w:numPr>
        <w:spacing w:after="0"/>
        <w:ind w:left="1004"/>
        <w:jc w:val="left"/>
        <w:rPr>
          <w:rFonts w:eastAsia="SimSun"/>
          <w:lang w:val="en-US" w:eastAsia="zh-CN"/>
        </w:rPr>
      </w:pPr>
      <w:r w:rsidRPr="00BE1B74">
        <w:rPr>
          <w:rFonts w:eastAsia="SimSun"/>
          <w:lang w:val="en-US" w:eastAsia="zh-CN"/>
        </w:rPr>
        <w:t>Scheme 2: UE autonomous SL-PRS resource allocation (e.g. similar to legacy Mode 2 solution)</w:t>
      </w:r>
    </w:p>
    <w:p w14:paraId="103EC9E3" w14:textId="77777777" w:rsidR="00CC1B5E" w:rsidRPr="00BE1B74" w:rsidRDefault="00CC1B5E" w:rsidP="00CC1B5E">
      <w:pPr>
        <w:numPr>
          <w:ilvl w:val="1"/>
          <w:numId w:val="24"/>
        </w:numPr>
        <w:spacing w:after="0"/>
        <w:ind w:left="1724"/>
        <w:jc w:val="left"/>
        <w:rPr>
          <w:rFonts w:eastAsia="SimSun"/>
          <w:lang w:val="en-US" w:eastAsia="zh-CN"/>
        </w:rPr>
      </w:pPr>
      <w:r w:rsidRPr="00BE1B74">
        <w:rPr>
          <w:rFonts w:eastAsia="SimSun"/>
          <w:lang w:val="en-US" w:eastAsia="zh-CN"/>
        </w:rPr>
        <w:t>At least one of the UE(s) participating in the sidelink positioning operation allocates resources for SL-PRS</w:t>
      </w:r>
    </w:p>
    <w:p w14:paraId="335C1EF6" w14:textId="77777777" w:rsidR="000F2709" w:rsidRPr="00BE1B74" w:rsidRDefault="000F2709" w:rsidP="000F2709">
      <w:pPr>
        <w:spacing w:after="0"/>
        <w:ind w:left="1004"/>
        <w:jc w:val="left"/>
        <w:rPr>
          <w:lang w:val="en-US" w:eastAsia="x-none"/>
        </w:rPr>
      </w:pPr>
    </w:p>
    <w:p w14:paraId="58A43B82" w14:textId="56F727C7" w:rsidR="00EB0D73" w:rsidRPr="00BE1B74" w:rsidRDefault="001661C3" w:rsidP="00EB0D73">
      <w:pPr>
        <w:rPr>
          <w:lang w:val="en-US"/>
        </w:rPr>
      </w:pPr>
      <w:r w:rsidRPr="00BE1B74">
        <w:rPr>
          <w:lang w:val="en-US"/>
        </w:rPr>
        <w:t>Regarding the signaling, i</w:t>
      </w:r>
      <w:r w:rsidR="00E05ED6" w:rsidRPr="00BE1B74">
        <w:rPr>
          <w:lang w:val="en-US"/>
        </w:rPr>
        <w:t xml:space="preserve">n a case analogous to Mode 1 RA, the </w:t>
      </w:r>
      <w:r w:rsidR="004C646C" w:rsidRPr="00BE1B74">
        <w:rPr>
          <w:lang w:val="en-US"/>
        </w:rPr>
        <w:t>network (</w:t>
      </w:r>
      <w:r w:rsidR="00E05ED6" w:rsidRPr="00BE1B74">
        <w:rPr>
          <w:lang w:val="en-US"/>
        </w:rPr>
        <w:t xml:space="preserve">LMF </w:t>
      </w:r>
      <w:r w:rsidR="004C646C" w:rsidRPr="00BE1B74">
        <w:rPr>
          <w:lang w:val="en-US"/>
        </w:rPr>
        <w:t>and/or gNB)</w:t>
      </w:r>
      <w:r w:rsidR="00E05ED6" w:rsidRPr="00BE1B74">
        <w:rPr>
          <w:lang w:val="en-US"/>
        </w:rPr>
        <w:t xml:space="preserve"> selects the resources for SL-PRS and </w:t>
      </w:r>
      <w:r w:rsidR="0073613E" w:rsidRPr="00BE1B74">
        <w:rPr>
          <w:lang w:val="en-US"/>
        </w:rPr>
        <w:t xml:space="preserve">indicates them to the UE. </w:t>
      </w:r>
      <w:r w:rsidR="00553B90" w:rsidRPr="00BE1B74">
        <w:rPr>
          <w:lang w:val="en-US"/>
        </w:rPr>
        <w:t>A</w:t>
      </w:r>
      <w:r w:rsidR="00EF6372" w:rsidRPr="00BE1B74">
        <w:rPr>
          <w:lang w:val="en-US"/>
        </w:rPr>
        <w:t xml:space="preserve"> solution where </w:t>
      </w:r>
      <w:r w:rsidR="004811AB" w:rsidRPr="00BE1B74">
        <w:rPr>
          <w:lang w:val="en-US"/>
        </w:rPr>
        <w:t>higher layer</w:t>
      </w:r>
      <w:r w:rsidR="00C11937" w:rsidRPr="00BE1B74">
        <w:rPr>
          <w:lang w:val="en-US"/>
        </w:rPr>
        <w:t>s indicate</w:t>
      </w:r>
      <w:r w:rsidR="00DA1A9A" w:rsidRPr="00BE1B74">
        <w:rPr>
          <w:lang w:val="en-US"/>
        </w:rPr>
        <w:t xml:space="preserve"> resource</w:t>
      </w:r>
      <w:r w:rsidR="008546B1" w:rsidRPr="00BE1B74">
        <w:rPr>
          <w:lang w:val="en-US"/>
        </w:rPr>
        <w:t>s</w:t>
      </w:r>
      <w:r w:rsidR="00DA1A9A" w:rsidRPr="00BE1B74">
        <w:rPr>
          <w:lang w:val="en-US"/>
        </w:rPr>
        <w:t xml:space="preserve"> would </w:t>
      </w:r>
      <w:r w:rsidR="00874F9B" w:rsidRPr="00BE1B74">
        <w:rPr>
          <w:lang w:val="en-US"/>
        </w:rPr>
        <w:t xml:space="preserve">share significant parts of the protocol with the LMF-based approach, reduce RAN1 work, and be better adapted for when UEs go in and out of coverage. Such a </w:t>
      </w:r>
      <w:r w:rsidR="005B700C" w:rsidRPr="00BE1B74">
        <w:rPr>
          <w:lang w:val="en-US"/>
        </w:rPr>
        <w:t xml:space="preserve">unified approach is highly </w:t>
      </w:r>
      <w:r w:rsidR="00EB0D73" w:rsidRPr="00BE1B74">
        <w:rPr>
          <w:lang w:val="en-US"/>
        </w:rPr>
        <w:t>desirable;</w:t>
      </w:r>
      <w:r w:rsidR="008546B1" w:rsidRPr="00BE1B74">
        <w:rPr>
          <w:lang w:val="en-US"/>
        </w:rPr>
        <w:t xml:space="preserve"> </w:t>
      </w:r>
      <w:r w:rsidR="00EB0D73" w:rsidRPr="00BE1B74">
        <w:rPr>
          <w:lang w:val="en-US"/>
        </w:rPr>
        <w:t xml:space="preserve">hence we propose to have higher-layer perform resource selection and use higher-layer signaling for </w:t>
      </w:r>
      <w:r w:rsidR="00915F0D" w:rsidRPr="00BE1B74">
        <w:rPr>
          <w:lang w:val="en-US"/>
        </w:rPr>
        <w:t>reservations</w:t>
      </w:r>
      <w:r w:rsidR="00EB0D73" w:rsidRPr="00BE1B74">
        <w:rPr>
          <w:lang w:val="en-US"/>
        </w:rPr>
        <w:t xml:space="preserve"> of SL PRS.</w:t>
      </w:r>
      <w:r w:rsidR="003638F4" w:rsidRPr="00BE1B74">
        <w:rPr>
          <w:lang w:val="en-US"/>
        </w:rPr>
        <w:t xml:space="preserve"> </w:t>
      </w:r>
      <w:r w:rsidR="003638F4" w:rsidRPr="00BE1B74">
        <w:rPr>
          <w:lang w:val="en-US"/>
        </w:rPr>
        <w:fldChar w:fldCharType="begin"/>
      </w:r>
      <w:r w:rsidR="003638F4" w:rsidRPr="00BE1B74">
        <w:rPr>
          <w:lang w:val="en-US"/>
        </w:rPr>
        <w:instrText xml:space="preserve"> REF _Ref115375451 \h </w:instrText>
      </w:r>
      <w:r w:rsidR="003638F4" w:rsidRPr="00BE1B74">
        <w:rPr>
          <w:lang w:val="en-US"/>
        </w:rPr>
      </w:r>
      <w:r w:rsidR="003638F4" w:rsidRPr="00BE1B74">
        <w:rPr>
          <w:lang w:val="en-US"/>
        </w:rPr>
        <w:fldChar w:fldCharType="separate"/>
      </w:r>
      <w:r w:rsidR="00436C6E" w:rsidRPr="00BE1B74">
        <w:rPr>
          <w:lang w:val="en-US"/>
        </w:rPr>
        <w:t xml:space="preserve">Figure </w:t>
      </w:r>
      <w:r w:rsidR="00436C6E">
        <w:rPr>
          <w:noProof/>
          <w:lang w:val="en-US"/>
        </w:rPr>
        <w:t>5</w:t>
      </w:r>
      <w:r w:rsidR="003638F4" w:rsidRPr="00BE1B74">
        <w:rPr>
          <w:lang w:val="en-US"/>
        </w:rPr>
        <w:fldChar w:fldCharType="end"/>
      </w:r>
      <w:r w:rsidR="003638F4" w:rsidRPr="00BE1B74">
        <w:rPr>
          <w:lang w:val="en-US"/>
        </w:rPr>
        <w:t xml:space="preserve"> illustrates the process of higher-layer resource selection and reservation.</w:t>
      </w:r>
    </w:p>
    <w:p w14:paraId="4933334B" w14:textId="6BB6541C" w:rsidR="003638F4" w:rsidRPr="00BE1B74" w:rsidRDefault="00850314" w:rsidP="003638F4">
      <w:pPr>
        <w:pStyle w:val="Caption"/>
        <w:rPr>
          <w:lang w:val="en-US"/>
        </w:rPr>
      </w:pPr>
      <w:r>
        <w:rPr>
          <w:noProof/>
          <w:lang w:val="en-US"/>
        </w:rPr>
        <w:drawing>
          <wp:inline distT="0" distB="0" distL="0" distR="0" wp14:anchorId="5B3B1122" wp14:editId="3BB2D443">
            <wp:extent cx="4079878" cy="110695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23058" cy="1118675"/>
                    </a:xfrm>
                    <a:prstGeom prst="rect">
                      <a:avLst/>
                    </a:prstGeom>
                    <a:noFill/>
                  </pic:spPr>
                </pic:pic>
              </a:graphicData>
            </a:graphic>
          </wp:inline>
        </w:drawing>
      </w:r>
    </w:p>
    <w:p w14:paraId="58FD5EAE" w14:textId="3A03A27C" w:rsidR="003638F4" w:rsidRPr="00BE1B74" w:rsidRDefault="003638F4" w:rsidP="003638F4">
      <w:pPr>
        <w:pStyle w:val="Caption"/>
        <w:rPr>
          <w:sz w:val="20"/>
          <w:szCs w:val="20"/>
          <w:lang w:val="en-US"/>
        </w:rPr>
      </w:pPr>
      <w:bookmarkStart w:id="29" w:name="_Ref115375451"/>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5</w:t>
      </w:r>
      <w:r w:rsidRPr="00BE1B74">
        <w:rPr>
          <w:noProof/>
          <w:lang w:val="en-US"/>
        </w:rPr>
        <w:fldChar w:fldCharType="end"/>
      </w:r>
      <w:bookmarkEnd w:id="29"/>
      <w:r w:rsidRPr="00BE1B74">
        <w:rPr>
          <w:lang w:val="en-US"/>
        </w:rPr>
        <w:t xml:space="preserve"> Resource selection and reservation by higher layers</w:t>
      </w:r>
    </w:p>
    <w:p w14:paraId="2F8BCA49" w14:textId="3BF1035F" w:rsidR="00EB0D73" w:rsidRPr="00BE1B74" w:rsidRDefault="00C85FA1" w:rsidP="00EB0D73">
      <w:pPr>
        <w:pStyle w:val="Caption"/>
        <w:jc w:val="both"/>
        <w:rPr>
          <w:sz w:val="20"/>
          <w:szCs w:val="20"/>
          <w:lang w:val="en-US"/>
        </w:rPr>
      </w:pPr>
      <w:bookmarkStart w:id="30" w:name="_Toc115423960"/>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13</w:t>
      </w:r>
      <w:r w:rsidRPr="00BE1B74">
        <w:rPr>
          <w:sz w:val="20"/>
          <w:szCs w:val="20"/>
          <w:lang w:val="en-US"/>
        </w:rPr>
        <w:fldChar w:fldCharType="end"/>
      </w:r>
      <w:r w:rsidRPr="00BE1B74">
        <w:rPr>
          <w:sz w:val="20"/>
          <w:szCs w:val="20"/>
          <w:lang w:val="en-US"/>
        </w:rPr>
        <w:t xml:space="preserve">: </w:t>
      </w:r>
      <w:r w:rsidR="00092F29" w:rsidRPr="00BE1B74">
        <w:rPr>
          <w:sz w:val="20"/>
          <w:szCs w:val="20"/>
          <w:lang w:val="en-US"/>
        </w:rPr>
        <w:t>The UE’s own h</w:t>
      </w:r>
      <w:r w:rsidR="00EB0D73" w:rsidRPr="00BE1B74">
        <w:rPr>
          <w:sz w:val="20"/>
          <w:szCs w:val="20"/>
          <w:lang w:val="en-US"/>
        </w:rPr>
        <w:t>igher layers select</w:t>
      </w:r>
      <w:r w:rsidR="00FD2F45" w:rsidRPr="00BE1B74">
        <w:rPr>
          <w:sz w:val="20"/>
          <w:szCs w:val="20"/>
          <w:lang w:val="en-US"/>
        </w:rPr>
        <w:t xml:space="preserve"> and </w:t>
      </w:r>
      <w:r w:rsidR="00092F29" w:rsidRPr="00BE1B74">
        <w:rPr>
          <w:sz w:val="20"/>
          <w:szCs w:val="20"/>
          <w:lang w:val="en-US"/>
        </w:rPr>
        <w:t>indicate</w:t>
      </w:r>
      <w:r w:rsidR="00EB0D73" w:rsidRPr="00BE1B74">
        <w:rPr>
          <w:sz w:val="20"/>
          <w:szCs w:val="20"/>
          <w:lang w:val="en-US"/>
        </w:rPr>
        <w:t xml:space="preserve"> resources</w:t>
      </w:r>
      <w:r w:rsidR="00092F29" w:rsidRPr="00BE1B74">
        <w:rPr>
          <w:sz w:val="20"/>
          <w:szCs w:val="20"/>
          <w:lang w:val="en-US"/>
        </w:rPr>
        <w:t xml:space="preserve"> to its physical layer</w:t>
      </w:r>
      <w:r w:rsidR="00EB0D73" w:rsidRPr="00BE1B74">
        <w:rPr>
          <w:sz w:val="20"/>
          <w:szCs w:val="20"/>
          <w:lang w:val="en-US"/>
        </w:rPr>
        <w:t xml:space="preserve"> for SL-PRS in </w:t>
      </w:r>
      <w:r w:rsidR="00915F0D" w:rsidRPr="00BE1B74">
        <w:rPr>
          <w:sz w:val="20"/>
          <w:szCs w:val="20"/>
          <w:lang w:val="en-US"/>
        </w:rPr>
        <w:t>Scheme-</w:t>
      </w:r>
      <w:r w:rsidR="00092F29" w:rsidRPr="00BE1B74">
        <w:rPr>
          <w:sz w:val="20"/>
          <w:szCs w:val="20"/>
          <w:lang w:val="en-US"/>
        </w:rPr>
        <w:t>2</w:t>
      </w:r>
      <w:r w:rsidR="00EB0D73" w:rsidRPr="00BE1B74">
        <w:rPr>
          <w:sz w:val="20"/>
          <w:szCs w:val="20"/>
          <w:lang w:val="en-US"/>
        </w:rPr>
        <w:t xml:space="preserve"> SL PRS resource selection.</w:t>
      </w:r>
      <w:bookmarkEnd w:id="30"/>
    </w:p>
    <w:p w14:paraId="16CEE863" w14:textId="6ED65CC1" w:rsidR="00092F29" w:rsidRPr="00BE1B74" w:rsidRDefault="00092F29" w:rsidP="00092F29">
      <w:pPr>
        <w:pStyle w:val="Caption"/>
        <w:jc w:val="left"/>
        <w:rPr>
          <w:sz w:val="20"/>
          <w:szCs w:val="20"/>
          <w:lang w:val="en-US"/>
        </w:rPr>
      </w:pPr>
      <w:bookmarkStart w:id="31" w:name="_Toc115423961"/>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14</w:t>
      </w:r>
      <w:r w:rsidRPr="00BE1B74">
        <w:rPr>
          <w:noProof/>
          <w:sz w:val="20"/>
          <w:szCs w:val="20"/>
          <w:lang w:val="en-US"/>
        </w:rPr>
        <w:fldChar w:fldCharType="end"/>
      </w:r>
      <w:r w:rsidRPr="00BE1B74">
        <w:rPr>
          <w:sz w:val="20"/>
          <w:szCs w:val="20"/>
          <w:lang w:val="en-US"/>
        </w:rPr>
        <w:t>: SL-PRS resource reservations are indicated to the receiver UE by a higher layer message.</w:t>
      </w:r>
      <w:bookmarkEnd w:id="31"/>
    </w:p>
    <w:p w14:paraId="5A911A51" w14:textId="49A0F265" w:rsidR="00D40843" w:rsidRPr="00BE1B74" w:rsidRDefault="00B93252" w:rsidP="00F7641A">
      <w:pPr>
        <w:rPr>
          <w:lang w:val="en-US"/>
        </w:rPr>
      </w:pPr>
      <w:r w:rsidRPr="00BE1B74">
        <w:rPr>
          <w:lang w:val="en-US"/>
        </w:rPr>
        <w:t>In order for higher layers in out-of-coverage scenarios and the network for partial-coverage scenarios and in-coverage scenarios with UE</w:t>
      </w:r>
      <w:r w:rsidR="00D50BDB" w:rsidRPr="00BE1B74">
        <w:rPr>
          <w:lang w:val="en-US"/>
        </w:rPr>
        <w:t>-autonomous</w:t>
      </w:r>
      <w:r w:rsidRPr="00BE1B74">
        <w:rPr>
          <w:lang w:val="en-US"/>
        </w:rPr>
        <w:t xml:space="preserve"> resource allocation to learn about resources availability for PRS, lower layers might need to report resources to be used by other UEs </w:t>
      </w:r>
      <w:r w:rsidR="00162807" w:rsidRPr="00BE1B74">
        <w:rPr>
          <w:lang w:val="en-US"/>
        </w:rPr>
        <w:t>for SL-PRS transmission.</w:t>
      </w:r>
    </w:p>
    <w:p w14:paraId="5AE09C30" w14:textId="4008BB4B" w:rsidR="00774C92" w:rsidRPr="00BE1B74" w:rsidRDefault="00774C92" w:rsidP="00F7641A">
      <w:pPr>
        <w:pStyle w:val="Caption"/>
        <w:jc w:val="both"/>
        <w:rPr>
          <w:sz w:val="20"/>
          <w:szCs w:val="20"/>
          <w:lang w:val="en-US"/>
        </w:rPr>
      </w:pPr>
      <w:bookmarkStart w:id="32" w:name="_Toc115423946"/>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436C6E">
        <w:rPr>
          <w:noProof/>
          <w:sz w:val="20"/>
          <w:szCs w:val="20"/>
          <w:lang w:val="en-US"/>
        </w:rPr>
        <w:t>14</w:t>
      </w:r>
      <w:r w:rsidRPr="00BE1B74">
        <w:rPr>
          <w:noProof/>
          <w:sz w:val="20"/>
          <w:szCs w:val="20"/>
          <w:lang w:val="en-US"/>
        </w:rPr>
        <w:fldChar w:fldCharType="end"/>
      </w:r>
      <w:r w:rsidRPr="00BE1B74">
        <w:rPr>
          <w:sz w:val="20"/>
          <w:szCs w:val="20"/>
          <w:lang w:val="en-US"/>
        </w:rPr>
        <w:t>: In some cases, lower layers might need to report resources to be used by other UEs for SL-PRS transmission to higher layers and/or network.</w:t>
      </w:r>
      <w:bookmarkEnd w:id="32"/>
    </w:p>
    <w:p w14:paraId="2A4FDD10" w14:textId="5BAF9DDA" w:rsidR="00622FD8" w:rsidRPr="00BE1B74" w:rsidRDefault="00622FD8" w:rsidP="00622FD8">
      <w:pPr>
        <w:rPr>
          <w:lang w:val="en-US"/>
        </w:rPr>
      </w:pPr>
      <w:r w:rsidRPr="00BE1B74">
        <w:rPr>
          <w:lang w:val="en-US"/>
        </w:rPr>
        <w:t xml:space="preserve">The agreement on resource selection schemes includes an FFS on resource coordination across a number of UEs. This is similar to inter-UE coordination for sidelink communication introduced in Release 17, which was shown to improve performance in Mode 2. A similar approach where the UEs coordination resource selection for SL PRS could be beneficial and we propose to </w:t>
      </w:r>
      <w:r w:rsidR="00AB5F88" w:rsidRPr="00BE1B74">
        <w:rPr>
          <w:lang w:val="en-US"/>
        </w:rPr>
        <w:t>support</w:t>
      </w:r>
      <w:r w:rsidRPr="00BE1B74">
        <w:rPr>
          <w:lang w:val="en-US"/>
        </w:rPr>
        <w:t xml:space="preserve"> that.</w:t>
      </w:r>
    </w:p>
    <w:p w14:paraId="54E073D2" w14:textId="5CDF6B76" w:rsidR="00622FD8" w:rsidRPr="00B6492D" w:rsidRDefault="00622FD8" w:rsidP="00622FD8">
      <w:pPr>
        <w:pStyle w:val="Caption"/>
        <w:jc w:val="both"/>
        <w:rPr>
          <w:sz w:val="20"/>
          <w:szCs w:val="20"/>
          <w:lang w:val="en-US"/>
        </w:rPr>
      </w:pPr>
      <w:bookmarkStart w:id="33" w:name="_Toc115423962"/>
      <w:r w:rsidRPr="00B6492D">
        <w:rPr>
          <w:sz w:val="20"/>
          <w:szCs w:val="20"/>
          <w:lang w:val="en-US"/>
        </w:rPr>
        <w:lastRenderedPageBreak/>
        <w:t xml:space="preserve">Proposal </w:t>
      </w:r>
      <w:r w:rsidRPr="00B6492D">
        <w:rPr>
          <w:sz w:val="20"/>
          <w:szCs w:val="20"/>
          <w:lang w:val="en-US"/>
        </w:rPr>
        <w:fldChar w:fldCharType="begin"/>
      </w:r>
      <w:r w:rsidRPr="00B6492D">
        <w:rPr>
          <w:sz w:val="20"/>
          <w:szCs w:val="20"/>
          <w:lang w:val="en-US"/>
        </w:rPr>
        <w:instrText xml:space="preserve"> SEQ Proposal \* ARABIC </w:instrText>
      </w:r>
      <w:r w:rsidRPr="00B6492D">
        <w:rPr>
          <w:sz w:val="20"/>
          <w:szCs w:val="20"/>
          <w:lang w:val="en-US"/>
        </w:rPr>
        <w:fldChar w:fldCharType="separate"/>
      </w:r>
      <w:r w:rsidR="00436C6E" w:rsidRPr="00B6492D">
        <w:rPr>
          <w:noProof/>
          <w:sz w:val="20"/>
          <w:szCs w:val="20"/>
          <w:lang w:val="en-US"/>
        </w:rPr>
        <w:t>15</w:t>
      </w:r>
      <w:r w:rsidRPr="00B6492D">
        <w:rPr>
          <w:noProof/>
          <w:sz w:val="20"/>
          <w:szCs w:val="20"/>
          <w:lang w:val="en-US"/>
        </w:rPr>
        <w:fldChar w:fldCharType="end"/>
      </w:r>
      <w:r w:rsidRPr="00B6492D">
        <w:rPr>
          <w:sz w:val="20"/>
          <w:szCs w:val="20"/>
          <w:lang w:val="en-US"/>
        </w:rPr>
        <w:t xml:space="preserve">: </w:t>
      </w:r>
      <w:r w:rsidR="00AB5F88" w:rsidRPr="00B6492D">
        <w:rPr>
          <w:sz w:val="20"/>
          <w:szCs w:val="20"/>
          <w:lang w:val="en-US"/>
        </w:rPr>
        <w:t>Introduce</w:t>
      </w:r>
      <w:r w:rsidRPr="00B6492D">
        <w:rPr>
          <w:sz w:val="20"/>
          <w:szCs w:val="20"/>
          <w:lang w:val="en-US"/>
        </w:rPr>
        <w:t xml:space="preserve"> </w:t>
      </w:r>
      <w:r w:rsidRPr="00B6492D">
        <w:rPr>
          <w:rFonts w:eastAsia="Batang"/>
          <w:sz w:val="20"/>
          <w:szCs w:val="20"/>
          <w:lang w:val="en-US" w:eastAsia="x-none"/>
        </w:rPr>
        <w:t>potential mechanisms for SL-PRS resource coordination across a number of transmitting UEs (e.g. IUC-like solutions).</w:t>
      </w:r>
      <w:bookmarkEnd w:id="33"/>
    </w:p>
    <w:p w14:paraId="53ABE4F8" w14:textId="784992CA" w:rsidR="00D70E84" w:rsidRPr="00BE1B74" w:rsidRDefault="00D70E84" w:rsidP="00612BC2">
      <w:pPr>
        <w:pStyle w:val="Heading2"/>
        <w:numPr>
          <w:ilvl w:val="1"/>
          <w:numId w:val="5"/>
        </w:numPr>
        <w:rPr>
          <w:lang w:val="en-US"/>
        </w:rPr>
      </w:pPr>
      <w:r w:rsidRPr="00BE1B74">
        <w:rPr>
          <w:lang w:val="en-US"/>
        </w:rPr>
        <w:t>SL Positioning Resource Pools</w:t>
      </w:r>
    </w:p>
    <w:p w14:paraId="5B3B92CA" w14:textId="4DD23EED" w:rsidR="00DF7C78" w:rsidRPr="00BE1B74" w:rsidRDefault="00EF4ADA" w:rsidP="00F7641A">
      <w:pPr>
        <w:rPr>
          <w:lang w:val="en-US"/>
        </w:rPr>
      </w:pPr>
      <w:r w:rsidRPr="00BE1B74">
        <w:rPr>
          <w:lang w:val="en-US"/>
        </w:rPr>
        <w:t>In this section</w:t>
      </w:r>
      <w:r w:rsidR="001C4FAE" w:rsidRPr="00BE1B74">
        <w:rPr>
          <w:lang w:val="en-US"/>
        </w:rPr>
        <w:t xml:space="preserve">, we discuss where SL-PRS transmissions take place. </w:t>
      </w:r>
      <w:r w:rsidR="00DF7C78" w:rsidRPr="00BE1B74">
        <w:rPr>
          <w:lang w:val="en-US"/>
        </w:rPr>
        <w:t xml:space="preserve">RAN1 agreed to study two options </w:t>
      </w:r>
      <w:r w:rsidR="00DF7C78" w:rsidRPr="00BE1B74">
        <w:rPr>
          <w:lang w:val="en-US"/>
        </w:rPr>
        <w:fldChar w:fldCharType="begin"/>
      </w:r>
      <w:r w:rsidR="00DF7C78" w:rsidRPr="00BE1B74">
        <w:rPr>
          <w:lang w:val="en-US"/>
        </w:rPr>
        <w:instrText xml:space="preserve"> REF _Ref111023348 \r \h </w:instrText>
      </w:r>
      <w:r w:rsidR="00DF7C78" w:rsidRPr="00BE1B74">
        <w:rPr>
          <w:lang w:val="en-US"/>
        </w:rPr>
      </w:r>
      <w:r w:rsidR="00DF7C78" w:rsidRPr="00BE1B74">
        <w:rPr>
          <w:lang w:val="en-US"/>
        </w:rPr>
        <w:fldChar w:fldCharType="separate"/>
      </w:r>
      <w:r w:rsidR="00436C6E">
        <w:rPr>
          <w:lang w:val="en-US"/>
        </w:rPr>
        <w:t>[3]</w:t>
      </w:r>
      <w:r w:rsidR="00DF7C78" w:rsidRPr="00BE1B74">
        <w:rPr>
          <w:lang w:val="en-US"/>
        </w:rPr>
        <w:fldChar w:fldCharType="end"/>
      </w:r>
      <w:r w:rsidR="00DF7C78" w:rsidRPr="00BE1B74">
        <w:rPr>
          <w:lang w:val="en-US"/>
        </w:rPr>
        <w:t>:</w:t>
      </w:r>
    </w:p>
    <w:p w14:paraId="10E26E19" w14:textId="77777777" w:rsidR="00DF7C78" w:rsidRPr="00BE1B74" w:rsidRDefault="00DF7C78" w:rsidP="00DF7C78">
      <w:pPr>
        <w:tabs>
          <w:tab w:val="left" w:pos="1276"/>
        </w:tabs>
        <w:spacing w:after="0"/>
        <w:ind w:left="284"/>
        <w:rPr>
          <w:rFonts w:eastAsia="Batang"/>
          <w:b/>
          <w:lang w:val="en-US"/>
        </w:rPr>
      </w:pPr>
      <w:r w:rsidRPr="00BE1B74">
        <w:rPr>
          <w:rFonts w:eastAsia="Batang"/>
          <w:b/>
          <w:highlight w:val="green"/>
          <w:lang w:val="en-US"/>
        </w:rPr>
        <w:t>Agreement</w:t>
      </w:r>
    </w:p>
    <w:p w14:paraId="59A663C3" w14:textId="77777777" w:rsidR="00DF7C78" w:rsidRPr="00BE1B74" w:rsidRDefault="00DF7C78" w:rsidP="00DF7C78">
      <w:pPr>
        <w:spacing w:after="0"/>
        <w:ind w:left="284"/>
        <w:rPr>
          <w:rFonts w:eastAsia="Batang"/>
          <w:lang w:val="en-US"/>
        </w:rPr>
      </w:pPr>
      <w:r w:rsidRPr="00BE1B74">
        <w:rPr>
          <w:rFonts w:eastAsia="Batang"/>
          <w:lang w:val="en-US"/>
        </w:rPr>
        <w:t>With regards to the SL Positioning resource allocation, study further the following 2 options for SL Positioning resource (pre-)configuration:</w:t>
      </w:r>
    </w:p>
    <w:p w14:paraId="5F4E0FE5" w14:textId="77777777" w:rsidR="00DF7C78" w:rsidRPr="00BE1B74" w:rsidRDefault="00DF7C78"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 xml:space="preserve">Option 1: Dedicated resource pool for SL-PRS </w:t>
      </w:r>
    </w:p>
    <w:p w14:paraId="50C4BF26" w14:textId="77777777" w:rsidR="00DF7C78" w:rsidRPr="00BE1B74" w:rsidRDefault="00DF7C78" w:rsidP="004862FB">
      <w:pPr>
        <w:numPr>
          <w:ilvl w:val="1"/>
          <w:numId w:val="15"/>
        </w:numPr>
        <w:spacing w:after="0"/>
        <w:ind w:left="1724"/>
        <w:jc w:val="left"/>
        <w:rPr>
          <w:rFonts w:eastAsia="Batang"/>
          <w:szCs w:val="24"/>
          <w:lang w:val="en-US" w:eastAsia="x-none"/>
        </w:rPr>
      </w:pPr>
      <w:r w:rsidRPr="00BE1B74">
        <w:rPr>
          <w:rFonts w:eastAsia="Batang"/>
          <w:szCs w:val="24"/>
          <w:lang w:val="en-US" w:eastAsia="x-none"/>
        </w:rPr>
        <w:t>Include in the study at least the following aspects:</w:t>
      </w:r>
    </w:p>
    <w:p w14:paraId="26E5F16B"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which slots can be used, SL frame structure, SL positioning slot structure, multiplexing of SL-PRS with control information (if included in the same slot)</w:t>
      </w:r>
    </w:p>
    <w:p w14:paraId="5E6B5CD4"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positioning measurement report</w:t>
      </w:r>
    </w:p>
    <w:p w14:paraId="57D50B61"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whether a dedicated frequency allocation (e.g., layer/BWP) is needed for SL PRS</w:t>
      </w:r>
    </w:p>
    <w:p w14:paraId="23226454"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resource allocation procedure(s) of SL-PRS</w:t>
      </w:r>
    </w:p>
    <w:p w14:paraId="796FA70E"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This option may or may not include control information (i.e., configuration/activation/deactivation/triggering of SL-PRS) for the purpose of SL positioning operation</w:t>
      </w:r>
    </w:p>
    <w:p w14:paraId="4B68BB4C" w14:textId="77777777" w:rsidR="00DF7C78" w:rsidRPr="00BE1B74" w:rsidRDefault="00DF7C78"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Option 2: Shared resource pool with sidelink communication.</w:t>
      </w:r>
    </w:p>
    <w:p w14:paraId="0BE62C27" w14:textId="77777777" w:rsidR="00DF7C78" w:rsidRPr="00BE1B74" w:rsidRDefault="00DF7C78" w:rsidP="004862FB">
      <w:pPr>
        <w:numPr>
          <w:ilvl w:val="1"/>
          <w:numId w:val="15"/>
        </w:numPr>
        <w:spacing w:after="0"/>
        <w:ind w:left="1724"/>
        <w:jc w:val="left"/>
        <w:rPr>
          <w:rFonts w:eastAsia="Batang"/>
          <w:szCs w:val="24"/>
          <w:lang w:val="en-US" w:eastAsia="x-none"/>
        </w:rPr>
      </w:pPr>
      <w:r w:rsidRPr="00BE1B74">
        <w:rPr>
          <w:rFonts w:eastAsia="Batang"/>
          <w:szCs w:val="24"/>
          <w:lang w:val="en-US" w:eastAsia="x-none"/>
        </w:rPr>
        <w:t>Include in the study at least the following aspects:</w:t>
      </w:r>
    </w:p>
    <w:p w14:paraId="183889F8"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co-existence between SL communication and SL positioning, backward compatibility</w:t>
      </w:r>
    </w:p>
    <w:p w14:paraId="4C11B29B"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Multiplexing considerations of SL-PRS with other PHY channels (PSCCH, PSSCH, PSFCH) and any modifications in the SL-slot structure</w:t>
      </w:r>
    </w:p>
    <w:p w14:paraId="6E8F7758" w14:textId="77777777" w:rsidR="00DF7C78" w:rsidRPr="00BE1B74" w:rsidRDefault="00DF7C78" w:rsidP="00F7641A">
      <w:pPr>
        <w:rPr>
          <w:lang w:val="en-US"/>
        </w:rPr>
      </w:pPr>
    </w:p>
    <w:p w14:paraId="48752971" w14:textId="661774E9" w:rsidR="00F06533" w:rsidRPr="00BE1B74" w:rsidRDefault="00067315" w:rsidP="00F7641A">
      <w:pPr>
        <w:rPr>
          <w:lang w:val="en-US"/>
        </w:rPr>
      </w:pPr>
      <w:r w:rsidRPr="00BE1B74">
        <w:rPr>
          <w:lang w:val="en-US"/>
        </w:rPr>
        <w:t>Following the Uu positioning design of not FDMing other signals and channels with DL-PRS</w:t>
      </w:r>
      <w:r w:rsidR="00690475" w:rsidRPr="00BE1B74">
        <w:rPr>
          <w:lang w:val="en-US"/>
        </w:rPr>
        <w:t xml:space="preserve">, having SL-PRS </w:t>
      </w:r>
      <w:r w:rsidR="001A07B9" w:rsidRPr="00BE1B74">
        <w:rPr>
          <w:lang w:val="en-US"/>
        </w:rPr>
        <w:t>not FDMed with other SL signals and channels would be facilitate</w:t>
      </w:r>
      <w:r w:rsidR="00F36E2F" w:rsidRPr="00BE1B74">
        <w:rPr>
          <w:lang w:val="en-US"/>
        </w:rPr>
        <w:t>d</w:t>
      </w:r>
      <w:r w:rsidR="001A07B9" w:rsidRPr="00BE1B74">
        <w:rPr>
          <w:lang w:val="en-US"/>
        </w:rPr>
        <w:t xml:space="preserve"> by PRS-only resource pools. In such resource pools, only PRS </w:t>
      </w:r>
      <w:r w:rsidR="00BE1B74" w:rsidRPr="00BE1B74">
        <w:rPr>
          <w:lang w:val="en-US"/>
        </w:rPr>
        <w:t>transmissions</w:t>
      </w:r>
      <w:r w:rsidR="001A07B9" w:rsidRPr="00BE1B74">
        <w:rPr>
          <w:lang w:val="en-US"/>
        </w:rPr>
        <w:t xml:space="preserve"> can take place</w:t>
      </w:r>
      <w:r w:rsidR="000322EF" w:rsidRPr="00BE1B74">
        <w:rPr>
          <w:lang w:val="en-US"/>
        </w:rPr>
        <w:t>, hence other</w:t>
      </w:r>
      <w:r w:rsidR="00684EAD" w:rsidRPr="00BE1B74">
        <w:rPr>
          <w:lang w:val="en-US"/>
        </w:rPr>
        <w:t xml:space="preserve"> </w:t>
      </w:r>
      <w:r w:rsidR="00D50DA7" w:rsidRPr="00BE1B74">
        <w:rPr>
          <w:lang w:val="en-US"/>
        </w:rPr>
        <w:t xml:space="preserve">channels and signals are precluded by default. </w:t>
      </w:r>
      <w:r w:rsidR="00D55C41" w:rsidRPr="00BE1B74">
        <w:rPr>
          <w:lang w:val="en-US"/>
        </w:rPr>
        <w:t xml:space="preserve">As discussed earlier, the triggering and scheduling of SL-PRS </w:t>
      </w:r>
      <w:r w:rsidR="00BE1B74" w:rsidRPr="00BE1B74">
        <w:rPr>
          <w:lang w:val="en-US"/>
        </w:rPr>
        <w:t>transmissions</w:t>
      </w:r>
      <w:r w:rsidR="00D55C41" w:rsidRPr="00BE1B74">
        <w:rPr>
          <w:lang w:val="en-US"/>
        </w:rPr>
        <w:t xml:space="preserve"> in this resource pool would be triggered by higher layers, obviat</w:t>
      </w:r>
      <w:r w:rsidR="00595968" w:rsidRPr="00BE1B74">
        <w:rPr>
          <w:lang w:val="en-US"/>
        </w:rPr>
        <w:t>ing</w:t>
      </w:r>
      <w:r w:rsidR="00D55C41" w:rsidRPr="00BE1B74">
        <w:rPr>
          <w:lang w:val="en-US"/>
        </w:rPr>
        <w:t xml:space="preserve"> the need for other signals.</w:t>
      </w:r>
    </w:p>
    <w:p w14:paraId="1C5E6AFA" w14:textId="77777777" w:rsidR="00D43BF8" w:rsidRPr="00BE1B74" w:rsidRDefault="00D43BF8" w:rsidP="00D43BF8">
      <w:pPr>
        <w:rPr>
          <w:lang w:val="en-US"/>
        </w:rPr>
      </w:pPr>
      <w:r w:rsidRPr="00BE1B74">
        <w:rPr>
          <w:lang w:val="en-US"/>
        </w:rPr>
        <w:t>To quantify the performance of each option, dedicated resource pool for SL PRS vs. shared resource pool, we analyze the performance of sidelink data communications as well as the number of simultaneous SL positioning sessions that can be supported using each option in a highway scenario.</w:t>
      </w:r>
    </w:p>
    <w:p w14:paraId="6D3ABAE8" w14:textId="1CA307D9" w:rsidR="00D43BF8" w:rsidRPr="00BE1B74" w:rsidRDefault="00D43BF8" w:rsidP="00D43BF8">
      <w:pPr>
        <w:rPr>
          <w:lang w:val="en-US"/>
        </w:rPr>
      </w:pPr>
      <w:r w:rsidRPr="00BE1B74">
        <w:rPr>
          <w:lang w:val="en-US"/>
        </w:rPr>
        <w:t>For Option 1, two resource pools are configured: one for sidelink communications and one for SL PRS. Reservations for SL PRS resources are transmitted in the communications resource pool and so are measurement reports. The SL PRS resource pool occupies 20 contiguous slots out of every 200 slots. Messages carrying SL PRS resources occupy a single sub-channel and SL PRS transmissions themselves occupy the entire bandwidth.</w:t>
      </w:r>
      <w:r w:rsidR="001C019D" w:rsidRPr="00BE1B74">
        <w:rPr>
          <w:lang w:val="en-US"/>
        </w:rPr>
        <w:t xml:space="preserve"> In this analysis, the resource pools are TDMed </w:t>
      </w:r>
      <w:r w:rsidR="00585CC2" w:rsidRPr="00BE1B74">
        <w:rPr>
          <w:lang w:val="en-US"/>
        </w:rPr>
        <w:t>and other configurations are also possible.</w:t>
      </w:r>
    </w:p>
    <w:p w14:paraId="01213811" w14:textId="77777777" w:rsidR="00D43BF8" w:rsidRPr="00BE1B74" w:rsidRDefault="00D43BF8" w:rsidP="00D43BF8">
      <w:pPr>
        <w:rPr>
          <w:lang w:val="en-US"/>
        </w:rPr>
      </w:pPr>
      <w:r w:rsidRPr="00BE1B74">
        <w:rPr>
          <w:lang w:val="en-US"/>
        </w:rPr>
        <w:t xml:space="preserve">For Option 2, a single resource pool is configured and is shared between sidelink communications and SL PRS. The SL PRS transmission structure follows that of SL CSI RS where the transmission is unicast and includes PSCCH and PSSCH in addition to SL PRS to maintain compatibility with other sidelink transmissions in the resource pool. SL PRS transmissions follow resource selection and are not reserved since retransmission is not performed for SL PRS. </w:t>
      </w:r>
    </w:p>
    <w:p w14:paraId="7270994C" w14:textId="37C9C0B4" w:rsidR="00D43BF8" w:rsidRPr="00BE1B74" w:rsidRDefault="00D43BF8" w:rsidP="00D43BF8">
      <w:pPr>
        <w:rPr>
          <w:lang w:val="en-US"/>
        </w:rPr>
      </w:pPr>
      <w:r w:rsidRPr="00BE1B74">
        <w:rPr>
          <w:lang w:val="en-US"/>
        </w:rPr>
        <w:t xml:space="preserve">The two schemes are illustrated in </w:t>
      </w:r>
      <w:r w:rsidRPr="00BE1B74">
        <w:rPr>
          <w:lang w:val="en-US"/>
        </w:rPr>
        <w:fldChar w:fldCharType="begin"/>
      </w:r>
      <w:r w:rsidRPr="00BE1B74">
        <w:rPr>
          <w:lang w:val="en-US"/>
        </w:rPr>
        <w:instrText xml:space="preserve"> REF _Ref111049273 \h </w:instrText>
      </w:r>
      <w:r w:rsidRPr="00BE1B74">
        <w:rPr>
          <w:lang w:val="en-US"/>
        </w:rPr>
      </w:r>
      <w:r w:rsidRPr="00BE1B74">
        <w:rPr>
          <w:lang w:val="en-US"/>
        </w:rPr>
        <w:fldChar w:fldCharType="separate"/>
      </w:r>
      <w:r w:rsidR="00436C6E" w:rsidRPr="00BE1B74">
        <w:rPr>
          <w:lang w:val="en-US"/>
        </w:rPr>
        <w:t xml:space="preserve">Figure </w:t>
      </w:r>
      <w:r w:rsidR="00436C6E">
        <w:rPr>
          <w:noProof/>
          <w:lang w:val="en-US"/>
        </w:rPr>
        <w:t>6</w:t>
      </w:r>
      <w:r w:rsidRPr="00BE1B74">
        <w:rPr>
          <w:lang w:val="en-US"/>
        </w:rPr>
        <w:fldChar w:fldCharType="end"/>
      </w:r>
      <w:r w:rsidRPr="00BE1B74">
        <w:rPr>
          <w:lang w:val="en-US"/>
        </w:rPr>
        <w:t>.</w:t>
      </w:r>
    </w:p>
    <w:p w14:paraId="7C11BEF7" w14:textId="0DFCC54D" w:rsidR="00A7440F" w:rsidRPr="00BE1B74" w:rsidRDefault="00B60565" w:rsidP="00B60565">
      <w:pPr>
        <w:jc w:val="center"/>
        <w:rPr>
          <w:lang w:val="en-US"/>
        </w:rPr>
      </w:pPr>
      <w:r w:rsidRPr="00BE1B74">
        <w:rPr>
          <w:noProof/>
          <w:lang w:val="en-US"/>
        </w:rPr>
        <w:drawing>
          <wp:inline distT="0" distB="0" distL="0" distR="0" wp14:anchorId="3298D884" wp14:editId="1EFA9397">
            <wp:extent cx="3026664" cy="1938528"/>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26664" cy="1938528"/>
                    </a:xfrm>
                    <a:prstGeom prst="rect">
                      <a:avLst/>
                    </a:prstGeom>
                    <a:noFill/>
                  </pic:spPr>
                </pic:pic>
              </a:graphicData>
            </a:graphic>
          </wp:inline>
        </w:drawing>
      </w:r>
      <w:r w:rsidRPr="00BE1B74">
        <w:rPr>
          <w:noProof/>
          <w:lang w:val="en-US"/>
        </w:rPr>
        <w:drawing>
          <wp:inline distT="0" distB="0" distL="0" distR="0" wp14:anchorId="31E6AA75" wp14:editId="676168B3">
            <wp:extent cx="3054096" cy="1947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4096" cy="1947672"/>
                    </a:xfrm>
                    <a:prstGeom prst="rect">
                      <a:avLst/>
                    </a:prstGeom>
                    <a:noFill/>
                  </pic:spPr>
                </pic:pic>
              </a:graphicData>
            </a:graphic>
          </wp:inline>
        </w:drawing>
      </w:r>
    </w:p>
    <w:p w14:paraId="3529CC5A" w14:textId="1041F4F8" w:rsidR="00B60565" w:rsidRPr="00BE1B74" w:rsidRDefault="00276BB9" w:rsidP="00276BB9">
      <w:pPr>
        <w:pStyle w:val="Caption"/>
        <w:rPr>
          <w:lang w:val="en-US"/>
        </w:rPr>
      </w:pPr>
      <w:bookmarkStart w:id="34" w:name="_Ref111049273"/>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6</w:t>
      </w:r>
      <w:r w:rsidRPr="00BE1B74">
        <w:rPr>
          <w:noProof/>
          <w:lang w:val="en-US"/>
        </w:rPr>
        <w:fldChar w:fldCharType="end"/>
      </w:r>
      <w:bookmarkEnd w:id="34"/>
      <w:r w:rsidR="0038479F" w:rsidRPr="00BE1B74">
        <w:rPr>
          <w:lang w:val="en-US"/>
        </w:rPr>
        <w:t>:</w:t>
      </w:r>
      <w:r w:rsidRPr="00BE1B74">
        <w:rPr>
          <w:lang w:val="en-US"/>
        </w:rPr>
        <w:t xml:space="preserve"> Resource pool choice for SL PRS</w:t>
      </w:r>
    </w:p>
    <w:p w14:paraId="19EE4020" w14:textId="1CA5CDBD" w:rsidR="003D5132" w:rsidRPr="00BE1B74" w:rsidRDefault="003D5132" w:rsidP="003D5132">
      <w:pPr>
        <w:rPr>
          <w:lang w:val="en-US"/>
        </w:rPr>
      </w:pPr>
      <w:r w:rsidRPr="00BE1B74">
        <w:rPr>
          <w:lang w:val="en-US"/>
        </w:rPr>
        <w:lastRenderedPageBreak/>
        <w:t xml:space="preserve">The performance of the two options is compared in </w:t>
      </w:r>
      <w:r w:rsidRPr="00BE1B74">
        <w:rPr>
          <w:lang w:val="en-US"/>
        </w:rPr>
        <w:fldChar w:fldCharType="begin"/>
      </w:r>
      <w:r w:rsidRPr="00BE1B74">
        <w:rPr>
          <w:lang w:val="en-US"/>
        </w:rPr>
        <w:instrText xml:space="preserve"> REF _Ref111050103 \h  \* MERGEFORMAT </w:instrText>
      </w:r>
      <w:r w:rsidRPr="00BE1B74">
        <w:rPr>
          <w:lang w:val="en-US"/>
        </w:rPr>
      </w:r>
      <w:r w:rsidRPr="00BE1B74">
        <w:rPr>
          <w:lang w:val="en-US"/>
        </w:rPr>
        <w:fldChar w:fldCharType="separate"/>
      </w:r>
      <w:r w:rsidR="00436C6E" w:rsidRPr="00BE1B74">
        <w:rPr>
          <w:lang w:val="en-US"/>
        </w:rPr>
        <w:t xml:space="preserve">Figure </w:t>
      </w:r>
      <w:r w:rsidR="00436C6E">
        <w:rPr>
          <w:noProof/>
          <w:lang w:val="en-US"/>
        </w:rPr>
        <w:t>7</w:t>
      </w:r>
      <w:r w:rsidRPr="00BE1B74">
        <w:rPr>
          <w:lang w:val="en-US"/>
        </w:rPr>
        <w:fldChar w:fldCharType="end"/>
      </w:r>
      <w:r w:rsidRPr="00BE1B74">
        <w:rPr>
          <w:lang w:val="en-US"/>
        </w:rPr>
        <w:t>. First, it can be observed that using a shared resource pool negatively impacts the performance of sidelink data communications in that pool compared to using a dedicated pool for SL PRS and TDMing the two pools. The range at which the achievable data PRR is 95% is reduced by ~120m (26%). This is due to increase in collisions between data and SL PRS, where the latter occupies large bandwidth and is transmitted unreserved.</w:t>
      </w:r>
    </w:p>
    <w:p w14:paraId="6AB6C06D" w14:textId="3C69A835" w:rsidR="00276BB9" w:rsidRPr="00BE1B74" w:rsidRDefault="00686659" w:rsidP="0038479F">
      <w:pPr>
        <w:jc w:val="center"/>
        <w:rPr>
          <w:lang w:val="en-US"/>
        </w:rPr>
      </w:pPr>
      <w:r w:rsidRPr="00BE1B74">
        <w:rPr>
          <w:noProof/>
          <w:lang w:val="en-US"/>
        </w:rPr>
        <w:drawing>
          <wp:inline distT="0" distB="0" distL="0" distR="0" wp14:anchorId="2AB6E511" wp14:editId="214FD2D5">
            <wp:extent cx="2862072" cy="26700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62072" cy="2670048"/>
                    </a:xfrm>
                    <a:prstGeom prst="rect">
                      <a:avLst/>
                    </a:prstGeom>
                    <a:noFill/>
                    <a:ln>
                      <a:noFill/>
                    </a:ln>
                  </pic:spPr>
                </pic:pic>
              </a:graphicData>
            </a:graphic>
          </wp:inline>
        </w:drawing>
      </w:r>
    </w:p>
    <w:p w14:paraId="2A99C38D" w14:textId="3E2A46E2" w:rsidR="0038479F" w:rsidRPr="00BE1B74" w:rsidRDefault="0038479F" w:rsidP="0038479F">
      <w:pPr>
        <w:pStyle w:val="Caption"/>
        <w:rPr>
          <w:lang w:val="en-US"/>
        </w:rPr>
      </w:pPr>
      <w:bookmarkStart w:id="35" w:name="_Ref111050103"/>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436C6E">
        <w:rPr>
          <w:noProof/>
          <w:lang w:val="en-US"/>
        </w:rPr>
        <w:t>7</w:t>
      </w:r>
      <w:r w:rsidRPr="00BE1B74">
        <w:rPr>
          <w:noProof/>
          <w:lang w:val="en-US"/>
        </w:rPr>
        <w:fldChar w:fldCharType="end"/>
      </w:r>
      <w:bookmarkEnd w:id="35"/>
      <w:r w:rsidRPr="00BE1B74">
        <w:rPr>
          <w:lang w:val="en-US"/>
        </w:rPr>
        <w:t>: Performance Comparison of SL PRS Resource Pool Options</w:t>
      </w:r>
    </w:p>
    <w:p w14:paraId="7D410D4D" w14:textId="5CE95EBA" w:rsidR="003D5132" w:rsidRPr="00BE1B74" w:rsidRDefault="003D5132" w:rsidP="003D5132">
      <w:pPr>
        <w:pStyle w:val="Caption"/>
        <w:jc w:val="both"/>
        <w:rPr>
          <w:sz w:val="22"/>
          <w:szCs w:val="22"/>
          <w:lang w:val="en-US"/>
        </w:rPr>
      </w:pPr>
      <w:bookmarkStart w:id="36" w:name="_Toc115423947"/>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436C6E">
        <w:rPr>
          <w:noProof/>
          <w:sz w:val="20"/>
          <w:szCs w:val="20"/>
          <w:lang w:val="en-US"/>
        </w:rPr>
        <w:t>15</w:t>
      </w:r>
      <w:r w:rsidRPr="00BE1B74">
        <w:rPr>
          <w:noProof/>
          <w:sz w:val="20"/>
          <w:szCs w:val="20"/>
          <w:lang w:val="en-US"/>
        </w:rPr>
        <w:fldChar w:fldCharType="end"/>
      </w:r>
      <w:r w:rsidRPr="00BE1B74">
        <w:rPr>
          <w:sz w:val="20"/>
          <w:szCs w:val="20"/>
          <w:lang w:val="en-US"/>
        </w:rPr>
        <w:t xml:space="preserve"> Using a shared resource pool for sidelink communications and SL PRS degrades performance of sidelink communications compared to using a dedicated pool for SL PRS.</w:t>
      </w:r>
      <w:bookmarkEnd w:id="36"/>
    </w:p>
    <w:p w14:paraId="3109B2CA" w14:textId="592DB537" w:rsidR="002F1FF7" w:rsidRPr="00BE1B74" w:rsidRDefault="00D55C41" w:rsidP="00F7641A">
      <w:pPr>
        <w:pStyle w:val="Caption"/>
        <w:jc w:val="both"/>
        <w:rPr>
          <w:sz w:val="20"/>
          <w:szCs w:val="20"/>
          <w:lang w:val="en-US"/>
        </w:rPr>
      </w:pPr>
      <w:bookmarkStart w:id="37" w:name="_Toc115423963"/>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16</w:t>
      </w:r>
      <w:r w:rsidRPr="00BE1B74">
        <w:rPr>
          <w:sz w:val="20"/>
          <w:szCs w:val="20"/>
          <w:lang w:val="en-US"/>
        </w:rPr>
        <w:fldChar w:fldCharType="end"/>
      </w:r>
      <w:r w:rsidRPr="00BE1B74">
        <w:rPr>
          <w:sz w:val="20"/>
          <w:szCs w:val="20"/>
          <w:lang w:val="en-US"/>
        </w:rPr>
        <w:t xml:space="preserve">: </w:t>
      </w:r>
      <w:r w:rsidR="00817462" w:rsidRPr="00BE1B74">
        <w:rPr>
          <w:sz w:val="20"/>
          <w:szCs w:val="20"/>
          <w:lang w:val="en-US"/>
        </w:rPr>
        <w:t xml:space="preserve">Support </w:t>
      </w:r>
      <w:r w:rsidR="00F10DD0" w:rsidRPr="00BE1B74">
        <w:rPr>
          <w:sz w:val="20"/>
          <w:szCs w:val="20"/>
          <w:lang w:val="en-US"/>
        </w:rPr>
        <w:t>SL PRS-only resource pool</w:t>
      </w:r>
      <w:r w:rsidR="00BA04A0" w:rsidRPr="00BE1B74">
        <w:rPr>
          <w:sz w:val="20"/>
          <w:szCs w:val="20"/>
          <w:lang w:val="en-US"/>
        </w:rPr>
        <w:t xml:space="preserve">s where only SL-PRS transmissions can take place without other SL </w:t>
      </w:r>
      <w:r w:rsidR="00233E07" w:rsidRPr="00BE1B74">
        <w:rPr>
          <w:sz w:val="20"/>
          <w:szCs w:val="20"/>
          <w:lang w:val="en-US"/>
        </w:rPr>
        <w:t>signals or channels.</w:t>
      </w:r>
      <w:bookmarkEnd w:id="37"/>
    </w:p>
    <w:p w14:paraId="00FD0EBB" w14:textId="7198CFEE" w:rsidR="00B77A27" w:rsidRPr="00BE1B74" w:rsidRDefault="00296431" w:rsidP="00B77A27">
      <w:pPr>
        <w:rPr>
          <w:lang w:val="en-US"/>
        </w:rPr>
      </w:pPr>
      <w:r w:rsidRPr="00BE1B74">
        <w:rPr>
          <w:lang w:val="en-US"/>
        </w:rPr>
        <w:t xml:space="preserve">RAN1 discussed, but did conclude on, the relation of the of the dedicated resource pool for SL-PRS to the carrier of a SL communication resource pool </w:t>
      </w:r>
      <w:r w:rsidRPr="00BE1B74">
        <w:rPr>
          <w:lang w:val="en-US"/>
        </w:rPr>
        <w:fldChar w:fldCharType="begin"/>
      </w:r>
      <w:r w:rsidRPr="00BE1B74">
        <w:rPr>
          <w:lang w:val="en-US"/>
        </w:rPr>
        <w:instrText xml:space="preserve"> REF _Ref115379533 \r \h </w:instrText>
      </w:r>
      <w:r w:rsidRPr="00BE1B74">
        <w:rPr>
          <w:lang w:val="en-US"/>
        </w:rPr>
      </w:r>
      <w:r w:rsidRPr="00BE1B74">
        <w:rPr>
          <w:lang w:val="en-US"/>
        </w:rPr>
        <w:fldChar w:fldCharType="separate"/>
      </w:r>
      <w:r w:rsidR="00436C6E">
        <w:rPr>
          <w:lang w:val="en-US"/>
        </w:rPr>
        <w:t>[7]</w:t>
      </w:r>
      <w:r w:rsidRPr="00BE1B74">
        <w:rPr>
          <w:lang w:val="en-US"/>
        </w:rPr>
        <w:fldChar w:fldCharType="end"/>
      </w:r>
      <w:r w:rsidRPr="00BE1B74">
        <w:rPr>
          <w:lang w:val="en-US"/>
        </w:rPr>
        <w:t>:</w:t>
      </w:r>
    </w:p>
    <w:p w14:paraId="40DDCC0A" w14:textId="49D89823" w:rsidR="00296431" w:rsidRPr="00BE1B74" w:rsidRDefault="00296431" w:rsidP="00296431">
      <w:pPr>
        <w:ind w:left="284"/>
        <w:rPr>
          <w:lang w:val="en-US"/>
        </w:rPr>
      </w:pPr>
      <w:r w:rsidRPr="00BE1B74">
        <w:rPr>
          <w:highlight w:val="yellow"/>
          <w:lang w:val="en-US"/>
        </w:rPr>
        <w:t>[MEDIUM] Feature Lead Proposal 5.1.B-v1</w:t>
      </w:r>
    </w:p>
    <w:p w14:paraId="1430DBC7" w14:textId="77777777" w:rsidR="00296431" w:rsidRPr="00BE1B74" w:rsidRDefault="00296431" w:rsidP="00296431">
      <w:pPr>
        <w:ind w:left="284"/>
        <w:rPr>
          <w:sz w:val="22"/>
          <w:szCs w:val="22"/>
          <w:lang w:val="en-US"/>
        </w:rPr>
      </w:pPr>
      <w:r w:rsidRPr="00BE1B74">
        <w:rPr>
          <w:color w:val="00B050"/>
          <w:sz w:val="22"/>
          <w:szCs w:val="22"/>
          <w:lang w:val="en-US"/>
        </w:rPr>
        <w:t>Wi</w:t>
      </w:r>
      <w:r w:rsidRPr="00BE1B74">
        <w:rPr>
          <w:sz w:val="22"/>
          <w:szCs w:val="22"/>
          <w:lang w:val="en-US"/>
        </w:rPr>
        <w:t>th regards to the frequency allocation of the dedicated resource pool for SL-PRS,:</w:t>
      </w:r>
    </w:p>
    <w:p w14:paraId="316C172B" w14:textId="77777777" w:rsidR="00296431" w:rsidRPr="00BE1B74" w:rsidRDefault="00296431" w:rsidP="00296431">
      <w:pPr>
        <w:pStyle w:val="ListParagraph"/>
        <w:numPr>
          <w:ilvl w:val="0"/>
          <w:numId w:val="27"/>
        </w:numPr>
        <w:spacing w:after="0" w:line="259" w:lineRule="auto"/>
        <w:ind w:left="1004"/>
        <w:jc w:val="left"/>
        <w:rPr>
          <w:color w:val="00B050"/>
          <w:lang w:val="en-US"/>
        </w:rPr>
      </w:pPr>
      <w:r w:rsidRPr="00BE1B74">
        <w:rPr>
          <w:color w:val="00B050"/>
          <w:lang w:val="en-US"/>
        </w:rPr>
        <w:t>Relation of the dedicated resource pool for SL-PRS to the BWP of a SL communication resource pool</w:t>
      </w:r>
      <w:r w:rsidRPr="00BE1B74">
        <w:rPr>
          <w:rFonts w:eastAsia="Times New Roman"/>
          <w:lang w:val="en-US"/>
        </w:rPr>
        <w:t xml:space="preserve">: </w:t>
      </w:r>
    </w:p>
    <w:p w14:paraId="1AC1971A" w14:textId="77777777" w:rsidR="00296431" w:rsidRPr="00BE1B74" w:rsidRDefault="00296431" w:rsidP="00296431">
      <w:pPr>
        <w:pStyle w:val="ListParagraph"/>
        <w:numPr>
          <w:ilvl w:val="1"/>
          <w:numId w:val="27"/>
        </w:numPr>
        <w:spacing w:after="0" w:line="259" w:lineRule="auto"/>
        <w:ind w:left="1724"/>
        <w:jc w:val="left"/>
        <w:rPr>
          <w:color w:val="00B050"/>
          <w:lang w:val="en-US"/>
        </w:rPr>
      </w:pPr>
      <w:r w:rsidRPr="00BE1B74">
        <w:rPr>
          <w:rFonts w:eastAsia="Times New Roman"/>
          <w:lang w:val="en-US"/>
        </w:rPr>
        <w:t>Pick one of the following alternatives:</w:t>
      </w:r>
    </w:p>
    <w:p w14:paraId="0FCE890E" w14:textId="77777777" w:rsidR="00296431" w:rsidRPr="00BE1B74" w:rsidRDefault="00296431" w:rsidP="00296431">
      <w:pPr>
        <w:pStyle w:val="ListParagraph"/>
        <w:numPr>
          <w:ilvl w:val="2"/>
          <w:numId w:val="27"/>
        </w:numPr>
        <w:spacing w:after="0" w:line="259" w:lineRule="auto"/>
        <w:ind w:left="2444"/>
        <w:jc w:val="left"/>
        <w:rPr>
          <w:rFonts w:ascii="Calibri" w:hAnsi="Calibri" w:cs="Calibri"/>
          <w:color w:val="00B050"/>
          <w:lang w:val="en-US"/>
        </w:rPr>
      </w:pPr>
      <w:r w:rsidRPr="00BE1B74">
        <w:rPr>
          <w:rFonts w:ascii="Calibri" w:hAnsi="Calibri" w:cs="Calibri"/>
          <w:color w:val="242424"/>
          <w:lang w:val="en-US"/>
        </w:rPr>
        <w:t>Alt. 1: The dedicated SL-PRS resource pool is associated with </w:t>
      </w:r>
      <w:r w:rsidRPr="00BE1B74">
        <w:rPr>
          <w:rFonts w:ascii="Calibri" w:hAnsi="Calibri" w:cs="Calibri"/>
          <w:color w:val="CD5937"/>
          <w:lang w:val="en-US"/>
        </w:rPr>
        <w:t>the one SL</w:t>
      </w:r>
      <w:r w:rsidRPr="00BE1B74">
        <w:rPr>
          <w:rFonts w:ascii="Calibri" w:hAnsi="Calibri" w:cs="Calibri"/>
          <w:color w:val="242424"/>
          <w:lang w:val="en-US"/>
        </w:rPr>
        <w:t> BWP </w:t>
      </w:r>
      <w:r w:rsidRPr="00BE1B74">
        <w:rPr>
          <w:rFonts w:ascii="Calibri" w:hAnsi="Calibri" w:cs="Calibri"/>
          <w:color w:val="CD5937"/>
          <w:lang w:val="en-US"/>
        </w:rPr>
        <w:t>of the carrier</w:t>
      </w:r>
      <w:r w:rsidRPr="00BE1B74">
        <w:rPr>
          <w:rFonts w:ascii="Calibri" w:hAnsi="Calibri" w:cs="Calibri"/>
          <w:color w:val="242424"/>
          <w:lang w:val="en-US"/>
        </w:rPr>
        <w:t> </w:t>
      </w:r>
      <w:r w:rsidRPr="00BE1B74">
        <w:rPr>
          <w:rFonts w:ascii="Calibri" w:hAnsi="Calibri" w:cs="Calibri"/>
          <w:strike/>
          <w:color w:val="242424"/>
          <w:lang w:val="en-US"/>
        </w:rPr>
        <w:t>of a carrier</w:t>
      </w:r>
      <w:r w:rsidRPr="00BE1B74">
        <w:rPr>
          <w:rFonts w:ascii="Calibri" w:hAnsi="Calibri" w:cs="Calibri"/>
          <w:color w:val="242424"/>
          <w:lang w:val="en-US"/>
        </w:rPr>
        <w:t> </w:t>
      </w:r>
      <w:r w:rsidRPr="00BE1B74">
        <w:rPr>
          <w:rFonts w:ascii="Calibri" w:hAnsi="Calibri" w:cs="Calibri"/>
          <w:strike/>
          <w:color w:val="242424"/>
          <w:lang w:val="en-US"/>
        </w:rPr>
        <w:t>that is the same as that</w:t>
      </w:r>
      <w:r w:rsidRPr="00BE1B74">
        <w:rPr>
          <w:rFonts w:ascii="Calibri" w:hAnsi="Calibri" w:cs="Calibri"/>
          <w:strike/>
          <w:color w:val="CD5937"/>
          <w:lang w:val="en-US"/>
        </w:rPr>
        <w:t> of the SL communication resource pool</w:t>
      </w:r>
    </w:p>
    <w:p w14:paraId="016C91F1" w14:textId="77777777" w:rsidR="00296431" w:rsidRPr="00BE1B74" w:rsidRDefault="00296431" w:rsidP="00296431">
      <w:pPr>
        <w:numPr>
          <w:ilvl w:val="2"/>
          <w:numId w:val="27"/>
        </w:numPr>
        <w:shd w:val="clear" w:color="auto" w:fill="FFFFFF"/>
        <w:spacing w:before="100" w:beforeAutospacing="1" w:after="0"/>
        <w:ind w:left="2444"/>
        <w:jc w:val="left"/>
        <w:rPr>
          <w:rFonts w:ascii="Calibri" w:hAnsi="Calibri" w:cs="Calibri"/>
          <w:color w:val="242424"/>
          <w:sz w:val="22"/>
          <w:szCs w:val="22"/>
          <w:lang w:val="en-US"/>
        </w:rPr>
      </w:pPr>
      <w:r w:rsidRPr="00BE1B74">
        <w:rPr>
          <w:rFonts w:ascii="Calibri" w:hAnsi="Calibri" w:cs="Calibri"/>
          <w:color w:val="242424"/>
          <w:sz w:val="22"/>
          <w:szCs w:val="22"/>
          <w:lang w:val="en-US"/>
        </w:rPr>
        <w:t>Alt. 2: The dedicated SL-PRS resource pool can be associated with a BWP </w:t>
      </w:r>
      <w:r w:rsidRPr="00BE1B74">
        <w:rPr>
          <w:rFonts w:ascii="Calibri" w:hAnsi="Calibri" w:cs="Calibri"/>
          <w:strike/>
          <w:color w:val="242424"/>
          <w:sz w:val="22"/>
          <w:szCs w:val="22"/>
          <w:lang w:val="en-US"/>
        </w:rPr>
        <w:t>of a carrier</w:t>
      </w:r>
      <w:r w:rsidRPr="00BE1B74">
        <w:rPr>
          <w:rFonts w:ascii="Calibri" w:hAnsi="Calibri" w:cs="Calibri"/>
          <w:color w:val="242424"/>
          <w:sz w:val="22"/>
          <w:szCs w:val="22"/>
          <w:lang w:val="en-US"/>
        </w:rPr>
        <w:t> that can be the one SL BWP </w:t>
      </w:r>
      <w:r w:rsidRPr="00BE1B74">
        <w:rPr>
          <w:rFonts w:ascii="Calibri" w:hAnsi="Calibri" w:cs="Calibri"/>
          <w:color w:val="CD5937"/>
          <w:sz w:val="22"/>
          <w:szCs w:val="22"/>
          <w:lang w:val="en-US"/>
        </w:rPr>
        <w:t>of the carrier or introduce a second BWP.</w:t>
      </w:r>
      <w:r w:rsidRPr="00BE1B74">
        <w:rPr>
          <w:rFonts w:ascii="Calibri" w:hAnsi="Calibri" w:cs="Calibri"/>
          <w:strike/>
          <w:color w:val="CD5937"/>
          <w:sz w:val="22"/>
          <w:szCs w:val="22"/>
          <w:lang w:val="en-US"/>
        </w:rPr>
        <w:t>same or different to the BWP of the SL communication resource pool</w:t>
      </w:r>
    </w:p>
    <w:p w14:paraId="3D277257" w14:textId="77777777" w:rsidR="00296431" w:rsidRPr="00BE1B74" w:rsidRDefault="00296431" w:rsidP="00296431">
      <w:pPr>
        <w:pStyle w:val="ListParagraph"/>
        <w:numPr>
          <w:ilvl w:val="0"/>
          <w:numId w:val="26"/>
        </w:numPr>
        <w:spacing w:after="0" w:line="259" w:lineRule="auto"/>
        <w:ind w:left="1004"/>
        <w:jc w:val="left"/>
        <w:rPr>
          <w:color w:val="00B050"/>
          <w:lang w:val="en-US"/>
        </w:rPr>
      </w:pPr>
      <w:r w:rsidRPr="00BE1B74">
        <w:rPr>
          <w:color w:val="00B050"/>
          <w:lang w:val="en-US"/>
        </w:rPr>
        <w:t>Relation of the dedicated resource pool for SL-PRS to the carrier of a SL communication resource pool</w:t>
      </w:r>
      <w:r w:rsidRPr="00BE1B74">
        <w:rPr>
          <w:rFonts w:eastAsia="Times New Roman"/>
          <w:lang w:val="en-US"/>
        </w:rPr>
        <w:t xml:space="preserve">: </w:t>
      </w:r>
    </w:p>
    <w:p w14:paraId="2D5A3864" w14:textId="77777777" w:rsidR="00296431" w:rsidRPr="00BE1B74" w:rsidRDefault="00296431" w:rsidP="00296431">
      <w:pPr>
        <w:pStyle w:val="ListParagraph"/>
        <w:numPr>
          <w:ilvl w:val="1"/>
          <w:numId w:val="26"/>
        </w:numPr>
        <w:spacing w:after="0" w:line="259" w:lineRule="auto"/>
        <w:ind w:left="1724"/>
        <w:jc w:val="left"/>
        <w:rPr>
          <w:lang w:val="en-US"/>
        </w:rPr>
      </w:pPr>
      <w:r w:rsidRPr="00BE1B74">
        <w:rPr>
          <w:lang w:val="en-US"/>
        </w:rPr>
        <w:t>Pick one of the following alternatives:</w:t>
      </w:r>
    </w:p>
    <w:p w14:paraId="79322FE3" w14:textId="77777777" w:rsidR="00296431" w:rsidRPr="00BE1B74" w:rsidRDefault="00296431" w:rsidP="00296431">
      <w:pPr>
        <w:pStyle w:val="ListParagraph"/>
        <w:numPr>
          <w:ilvl w:val="2"/>
          <w:numId w:val="26"/>
        </w:numPr>
        <w:spacing w:after="160" w:line="259" w:lineRule="auto"/>
        <w:ind w:left="2444"/>
        <w:jc w:val="left"/>
        <w:rPr>
          <w:lang w:val="en-US"/>
        </w:rPr>
      </w:pPr>
      <w:r w:rsidRPr="00BE1B74">
        <w:rPr>
          <w:lang w:val="en-US"/>
        </w:rPr>
        <w:t>Alt. 1: The dedicated SL-PRS resource pool is on the carrier of the SL communication resource pool</w:t>
      </w:r>
    </w:p>
    <w:p w14:paraId="15641652" w14:textId="3127B1BE" w:rsidR="00296431" w:rsidRPr="00BE1B74" w:rsidRDefault="00296431" w:rsidP="00296431">
      <w:pPr>
        <w:pStyle w:val="ListParagraph"/>
        <w:numPr>
          <w:ilvl w:val="2"/>
          <w:numId w:val="26"/>
        </w:numPr>
        <w:spacing w:after="160" w:line="259" w:lineRule="auto"/>
        <w:ind w:left="2444"/>
        <w:jc w:val="left"/>
        <w:rPr>
          <w:lang w:val="en-US"/>
        </w:rPr>
      </w:pPr>
      <w:r w:rsidRPr="00BE1B74">
        <w:rPr>
          <w:lang w:val="en-US"/>
        </w:rPr>
        <w:t>Alt. 2: The dedicated SL-PRS resource pool can be on a carrier that can be the same or different from the carrier of the SL communication resource pool</w:t>
      </w:r>
    </w:p>
    <w:p w14:paraId="616E6712" w14:textId="3D9EE06F" w:rsidR="00296431" w:rsidRPr="00BE1B74" w:rsidRDefault="00296431" w:rsidP="00B77A27">
      <w:pPr>
        <w:rPr>
          <w:lang w:val="en-US"/>
        </w:rPr>
      </w:pPr>
      <w:r w:rsidRPr="00BE1B74">
        <w:rPr>
          <w:lang w:val="en-US"/>
        </w:rPr>
        <w:t>Enabling the dedicated SL-PRS pool to be on a carrier that is different from that of the SL communications resource pool, greatly expands the spectrum available for sidelink positioning, for example by allowing SL-PRS transmissions on licensed spectrum while sidelink communications take place on narrower spectrum like Band n14 for public safety. It also provides the UE power savings opportunities where the UE would not monitor the carrier with the SL-PRS resource pool unless it is a part of a positioning operations. With higher-layer control of SL-PRS, supporting two carrier would incur little to no changes in RAN1.</w:t>
      </w:r>
    </w:p>
    <w:p w14:paraId="18A31B6B" w14:textId="78912B33" w:rsidR="00296431" w:rsidRPr="00BE1B74" w:rsidRDefault="00296431" w:rsidP="007F1C0D">
      <w:pPr>
        <w:pStyle w:val="Caption"/>
        <w:jc w:val="both"/>
        <w:rPr>
          <w:sz w:val="20"/>
          <w:szCs w:val="20"/>
          <w:lang w:val="en-US"/>
        </w:rPr>
      </w:pPr>
      <w:bookmarkStart w:id="38" w:name="_Toc115423964"/>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17</w:t>
      </w:r>
      <w:r w:rsidRPr="00BE1B74">
        <w:rPr>
          <w:sz w:val="20"/>
          <w:szCs w:val="20"/>
          <w:lang w:val="en-US"/>
        </w:rPr>
        <w:fldChar w:fldCharType="end"/>
      </w:r>
      <w:r w:rsidRPr="00BE1B74">
        <w:rPr>
          <w:sz w:val="20"/>
          <w:szCs w:val="20"/>
          <w:lang w:val="en-US"/>
        </w:rPr>
        <w:t xml:space="preserve">: Support the dedicated SL-PRS resource pool being on a carrier that </w:t>
      </w:r>
      <w:r w:rsidR="003977B0">
        <w:rPr>
          <w:sz w:val="20"/>
          <w:szCs w:val="20"/>
          <w:lang w:val="en-US"/>
        </w:rPr>
        <w:t>can be</w:t>
      </w:r>
      <w:r w:rsidRPr="00BE1B74">
        <w:rPr>
          <w:sz w:val="20"/>
          <w:szCs w:val="20"/>
          <w:lang w:val="en-US"/>
        </w:rPr>
        <w:t xml:space="preserve"> different from that of the sidelink communications resource pool.</w:t>
      </w:r>
      <w:bookmarkEnd w:id="38"/>
    </w:p>
    <w:p w14:paraId="68EBAEF1" w14:textId="7BE2EFEA" w:rsidR="00A76FEF" w:rsidRPr="00BE1B74" w:rsidRDefault="00AE6345" w:rsidP="00A76FE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lastRenderedPageBreak/>
        <w:t xml:space="preserve">Sidelink Positioning </w:t>
      </w:r>
      <w:r w:rsidR="00AA2708" w:rsidRPr="00BE1B74">
        <w:rPr>
          <w:rFonts w:ascii="Times New Roman" w:hAnsi="Times New Roman"/>
          <w:lang w:val="en-US"/>
        </w:rPr>
        <w:t>Measurements</w:t>
      </w:r>
    </w:p>
    <w:p w14:paraId="79CC77E1" w14:textId="4C1AE82E" w:rsidR="00D57064" w:rsidRPr="00BE1B74" w:rsidRDefault="00862282" w:rsidP="00862282">
      <w:pPr>
        <w:rPr>
          <w:lang w:val="en-US"/>
        </w:rPr>
      </w:pPr>
      <w:r w:rsidRPr="00BE1B74">
        <w:rPr>
          <w:lang w:val="en-US"/>
        </w:rPr>
        <w:t xml:space="preserve">In this section </w:t>
      </w:r>
      <w:r w:rsidR="00EA4C5D" w:rsidRPr="00BE1B74">
        <w:rPr>
          <w:lang w:val="en-US"/>
        </w:rPr>
        <w:t xml:space="preserve">we go over </w:t>
      </w:r>
      <w:r w:rsidR="00086B5B" w:rsidRPr="00BE1B74">
        <w:rPr>
          <w:lang w:val="en-US"/>
        </w:rPr>
        <w:t xml:space="preserve">high layer directions with regards to sidelink positioning measurements. </w:t>
      </w:r>
    </w:p>
    <w:p w14:paraId="4E43F5CC" w14:textId="51486845" w:rsidR="001971B8" w:rsidRPr="00BE1B74" w:rsidRDefault="001971B8" w:rsidP="001971B8">
      <w:pPr>
        <w:pStyle w:val="Heading2"/>
        <w:numPr>
          <w:ilvl w:val="1"/>
          <w:numId w:val="5"/>
        </w:numPr>
        <w:rPr>
          <w:lang w:val="en-US"/>
        </w:rPr>
      </w:pPr>
      <w:r w:rsidRPr="00BE1B74">
        <w:rPr>
          <w:lang w:val="en-US"/>
        </w:rPr>
        <w:t xml:space="preserve">Sidelink Positioning Measurements </w:t>
      </w:r>
    </w:p>
    <w:p w14:paraId="15948F2B" w14:textId="467CCC36" w:rsidR="00195711" w:rsidRPr="00BE1B74" w:rsidRDefault="008C0A4C" w:rsidP="00BE1012">
      <w:pPr>
        <w:rPr>
          <w:lang w:val="en-US"/>
        </w:rPr>
      </w:pPr>
      <w:r w:rsidRPr="00BE1B74">
        <w:rPr>
          <w:lang w:val="en-US"/>
        </w:rPr>
        <w:t xml:space="preserve">As discussed in Section </w:t>
      </w:r>
      <w:r w:rsidRPr="00BE1B74">
        <w:rPr>
          <w:lang w:val="en-US"/>
        </w:rPr>
        <w:fldChar w:fldCharType="begin"/>
      </w:r>
      <w:r w:rsidRPr="00BE1B74">
        <w:rPr>
          <w:lang w:val="en-US"/>
        </w:rPr>
        <w:instrText xml:space="preserve"> REF _Ref101989985 \r \h </w:instrText>
      </w:r>
      <w:r w:rsidRPr="00BE1B74">
        <w:rPr>
          <w:lang w:val="en-US"/>
        </w:rPr>
      </w:r>
      <w:r w:rsidRPr="00BE1B74">
        <w:rPr>
          <w:lang w:val="en-US"/>
        </w:rPr>
        <w:fldChar w:fldCharType="separate"/>
      </w:r>
      <w:r w:rsidR="00436C6E">
        <w:rPr>
          <w:lang w:val="en-US"/>
        </w:rPr>
        <w:t>3</w:t>
      </w:r>
      <w:r w:rsidRPr="00BE1B74">
        <w:rPr>
          <w:lang w:val="en-US"/>
        </w:rPr>
        <w:fldChar w:fldCharType="end"/>
      </w:r>
      <w:r w:rsidRPr="00BE1B74">
        <w:rPr>
          <w:lang w:val="en-US"/>
        </w:rPr>
        <w:t xml:space="preserve">, </w:t>
      </w:r>
      <w:r w:rsidR="008D2A9F" w:rsidRPr="00BE1B74">
        <w:rPr>
          <w:lang w:val="en-US"/>
        </w:rPr>
        <w:t xml:space="preserve">at least </w:t>
      </w:r>
      <w:r w:rsidRPr="00BE1B74">
        <w:rPr>
          <w:lang w:val="en-US"/>
        </w:rPr>
        <w:t xml:space="preserve">SL-RTT and SL-AoA </w:t>
      </w:r>
      <w:r w:rsidR="008D2A9F" w:rsidRPr="00BE1B74">
        <w:rPr>
          <w:lang w:val="en-US"/>
        </w:rPr>
        <w:t>should be supported as positioning methods</w:t>
      </w:r>
      <w:r w:rsidR="00863DAF" w:rsidRPr="00BE1B74">
        <w:rPr>
          <w:lang w:val="en-US"/>
        </w:rPr>
        <w:t xml:space="preserve">. </w:t>
      </w:r>
      <w:r w:rsidR="0039694E" w:rsidRPr="00BE1B74">
        <w:rPr>
          <w:lang w:val="en-US"/>
        </w:rPr>
        <w:t xml:space="preserve">To support these two </w:t>
      </w:r>
      <w:r w:rsidR="00F164ED" w:rsidRPr="00BE1B74">
        <w:rPr>
          <w:lang w:val="en-US"/>
        </w:rPr>
        <w:t>methods,</w:t>
      </w:r>
      <w:r w:rsidR="008B1947" w:rsidRPr="00BE1B74">
        <w:rPr>
          <w:lang w:val="en-US"/>
        </w:rPr>
        <w:t xml:space="preserve"> UE Rx-Tx time difference</w:t>
      </w:r>
      <w:r w:rsidR="00D81FE0" w:rsidRPr="00BE1B74">
        <w:rPr>
          <w:lang w:val="en-US"/>
        </w:rPr>
        <w:t xml:space="preserve"> </w:t>
      </w:r>
      <w:r w:rsidR="004C0F49" w:rsidRPr="00BE1B74">
        <w:rPr>
          <w:lang w:val="en-US"/>
        </w:rPr>
        <w:t xml:space="preserve">and </w:t>
      </w:r>
      <w:r w:rsidR="00D81FE0" w:rsidRPr="00BE1B74">
        <w:rPr>
          <w:lang w:val="en-US"/>
        </w:rPr>
        <w:t>AoA</w:t>
      </w:r>
      <w:r w:rsidR="003B497B" w:rsidRPr="00BE1B74">
        <w:rPr>
          <w:lang w:val="en-US"/>
        </w:rPr>
        <w:t xml:space="preserve"> (including both </w:t>
      </w:r>
      <w:r w:rsidR="00585A6B" w:rsidRPr="00BE1B74">
        <w:rPr>
          <w:lang w:val="en-US"/>
        </w:rPr>
        <w:t>azimuth and zenith angles)</w:t>
      </w:r>
      <w:r w:rsidR="000150ED" w:rsidRPr="00BE1B74">
        <w:rPr>
          <w:lang w:val="en-US"/>
        </w:rPr>
        <w:t xml:space="preserve"> measurements are needed.</w:t>
      </w:r>
      <w:r w:rsidR="003A7821" w:rsidRPr="00BE1B74">
        <w:rPr>
          <w:lang w:val="en-US"/>
        </w:rPr>
        <w:t xml:space="preserve"> </w:t>
      </w:r>
      <w:r w:rsidR="001E3911" w:rsidRPr="00BE1B74">
        <w:rPr>
          <w:lang w:val="en-US"/>
        </w:rPr>
        <w:t>RSTD</w:t>
      </w:r>
      <w:r w:rsidR="004873A2" w:rsidRPr="00BE1B74">
        <w:rPr>
          <w:lang w:val="en-US"/>
        </w:rPr>
        <w:t xml:space="preserve"> and RSRP</w:t>
      </w:r>
      <w:r w:rsidR="00244C5D" w:rsidRPr="00BE1B74">
        <w:rPr>
          <w:lang w:val="en-US"/>
        </w:rPr>
        <w:t>/RSRPP</w:t>
      </w:r>
      <w:r w:rsidR="004873A2" w:rsidRPr="00BE1B74">
        <w:rPr>
          <w:lang w:val="en-US"/>
        </w:rPr>
        <w:t xml:space="preserve"> measurements are required to support </w:t>
      </w:r>
      <w:r w:rsidR="00BC411C" w:rsidRPr="00BE1B74">
        <w:rPr>
          <w:lang w:val="en-US"/>
        </w:rPr>
        <w:t xml:space="preserve">TDoA and AoD methods, respectively. </w:t>
      </w:r>
      <w:r w:rsidR="00B07868" w:rsidRPr="00BE1B74">
        <w:rPr>
          <w:lang w:val="en-US"/>
        </w:rPr>
        <w:fldChar w:fldCharType="begin"/>
      </w:r>
      <w:r w:rsidR="00B07868" w:rsidRPr="00BE1B74">
        <w:rPr>
          <w:lang w:val="en-US"/>
        </w:rPr>
        <w:instrText xml:space="preserve"> REF _Ref101990877 \h </w:instrText>
      </w:r>
      <w:r w:rsidR="00B07868" w:rsidRPr="00BE1B74">
        <w:rPr>
          <w:lang w:val="en-US"/>
        </w:rPr>
      </w:r>
      <w:r w:rsidR="00B07868" w:rsidRPr="00BE1B74">
        <w:rPr>
          <w:lang w:val="en-US"/>
        </w:rPr>
        <w:fldChar w:fldCharType="separate"/>
      </w:r>
      <w:r w:rsidR="00436C6E" w:rsidRPr="00BE1B74">
        <w:rPr>
          <w:lang w:val="en-US"/>
        </w:rPr>
        <w:t xml:space="preserve">Table </w:t>
      </w:r>
      <w:r w:rsidR="00436C6E">
        <w:rPr>
          <w:noProof/>
          <w:lang w:val="en-US"/>
        </w:rPr>
        <w:t>1</w:t>
      </w:r>
      <w:r w:rsidR="00B07868" w:rsidRPr="00BE1B74">
        <w:rPr>
          <w:lang w:val="en-US"/>
        </w:rPr>
        <w:fldChar w:fldCharType="end"/>
      </w:r>
      <w:r w:rsidR="00B07868" w:rsidRPr="00BE1B74">
        <w:rPr>
          <w:lang w:val="en-US"/>
        </w:rPr>
        <w:t xml:space="preserve"> summarizes these measurements.</w:t>
      </w:r>
    </w:p>
    <w:p w14:paraId="31D9E2E7" w14:textId="1F0A2481" w:rsidR="00BC411C" w:rsidRPr="00BE1B74" w:rsidRDefault="00BC411C" w:rsidP="00BC411C">
      <w:pPr>
        <w:pStyle w:val="Caption"/>
        <w:rPr>
          <w:lang w:val="en-US"/>
        </w:rPr>
      </w:pPr>
      <w:bookmarkStart w:id="39" w:name="_Ref101990877"/>
      <w:r w:rsidRPr="00BE1B74">
        <w:rPr>
          <w:lang w:val="en-US"/>
        </w:rPr>
        <w:t xml:space="preserve">Table </w:t>
      </w:r>
      <w:r w:rsidRPr="00BE1B74">
        <w:rPr>
          <w:lang w:val="en-US"/>
        </w:rPr>
        <w:fldChar w:fldCharType="begin"/>
      </w:r>
      <w:r w:rsidRPr="00BE1B74">
        <w:rPr>
          <w:lang w:val="en-US"/>
        </w:rPr>
        <w:instrText xml:space="preserve"> SEQ Table \* ARABIC </w:instrText>
      </w:r>
      <w:r w:rsidRPr="00BE1B74">
        <w:rPr>
          <w:lang w:val="en-US"/>
        </w:rPr>
        <w:fldChar w:fldCharType="separate"/>
      </w:r>
      <w:r w:rsidR="00436C6E">
        <w:rPr>
          <w:noProof/>
          <w:lang w:val="en-US"/>
        </w:rPr>
        <w:t>1</w:t>
      </w:r>
      <w:r w:rsidRPr="00BE1B74">
        <w:rPr>
          <w:noProof/>
          <w:lang w:val="en-US"/>
        </w:rPr>
        <w:fldChar w:fldCharType="end"/>
      </w:r>
      <w:bookmarkEnd w:id="39"/>
      <w:r w:rsidR="00682F05" w:rsidRPr="00BE1B74">
        <w:rPr>
          <w:lang w:val="en-US"/>
        </w:rPr>
        <w:t xml:space="preserve">: Measurements for </w:t>
      </w:r>
      <w:r w:rsidR="008938E0" w:rsidRPr="00BE1B74">
        <w:rPr>
          <w:lang w:val="en-US"/>
        </w:rPr>
        <w:t>different positioning/ranging methods</w:t>
      </w:r>
    </w:p>
    <w:tbl>
      <w:tblPr>
        <w:tblStyle w:val="TableGrid"/>
        <w:tblW w:w="0" w:type="auto"/>
        <w:jc w:val="center"/>
        <w:tblLook w:val="04A0" w:firstRow="1" w:lastRow="0" w:firstColumn="1" w:lastColumn="0" w:noHBand="0" w:noVBand="1"/>
      </w:tblPr>
      <w:tblGrid>
        <w:gridCol w:w="1885"/>
        <w:gridCol w:w="4864"/>
      </w:tblGrid>
      <w:tr w:rsidR="008938E0" w:rsidRPr="00BE1B74" w14:paraId="364FC904" w14:textId="77777777" w:rsidTr="004F26C7">
        <w:trPr>
          <w:trHeight w:val="447"/>
          <w:jc w:val="center"/>
        </w:trPr>
        <w:tc>
          <w:tcPr>
            <w:tcW w:w="1885" w:type="dxa"/>
            <w:shd w:val="clear" w:color="auto" w:fill="4472C4" w:themeFill="accent1"/>
          </w:tcPr>
          <w:p w14:paraId="61829379" w14:textId="7A5AB8F6" w:rsidR="008938E0" w:rsidRPr="00BE1B74" w:rsidRDefault="008938E0" w:rsidP="00B07868">
            <w:pPr>
              <w:jc w:val="center"/>
              <w:rPr>
                <w:b/>
                <w:bCs/>
                <w:color w:val="FFFFFF" w:themeColor="background1"/>
                <w:lang w:val="en-US"/>
              </w:rPr>
            </w:pPr>
            <w:r w:rsidRPr="00BE1B74">
              <w:rPr>
                <w:b/>
                <w:bCs/>
                <w:color w:val="FFFFFF" w:themeColor="background1"/>
                <w:lang w:val="en-US"/>
              </w:rPr>
              <w:t>Method</w:t>
            </w:r>
          </w:p>
        </w:tc>
        <w:tc>
          <w:tcPr>
            <w:tcW w:w="4864" w:type="dxa"/>
            <w:shd w:val="clear" w:color="auto" w:fill="4472C4" w:themeFill="accent1"/>
          </w:tcPr>
          <w:p w14:paraId="6960815D" w14:textId="2D8F1639" w:rsidR="008938E0" w:rsidRPr="00BE1B74" w:rsidRDefault="008938E0" w:rsidP="00B07868">
            <w:pPr>
              <w:jc w:val="center"/>
              <w:rPr>
                <w:b/>
                <w:bCs/>
                <w:color w:val="FFFFFF" w:themeColor="background1"/>
                <w:lang w:val="en-US"/>
              </w:rPr>
            </w:pPr>
            <w:r w:rsidRPr="00BE1B74">
              <w:rPr>
                <w:b/>
                <w:bCs/>
                <w:color w:val="FFFFFF" w:themeColor="background1"/>
                <w:lang w:val="en-US"/>
              </w:rPr>
              <w:t>Required measurements</w:t>
            </w:r>
          </w:p>
        </w:tc>
      </w:tr>
      <w:tr w:rsidR="008938E0" w:rsidRPr="00BE1B74" w14:paraId="5F9C49CB" w14:textId="77777777" w:rsidTr="004F26C7">
        <w:trPr>
          <w:trHeight w:val="447"/>
          <w:jc w:val="center"/>
        </w:trPr>
        <w:tc>
          <w:tcPr>
            <w:tcW w:w="1885" w:type="dxa"/>
            <w:shd w:val="clear" w:color="auto" w:fill="D9E2F3" w:themeFill="accent1" w:themeFillTint="33"/>
          </w:tcPr>
          <w:p w14:paraId="2DDF7E70" w14:textId="57FCCCEE" w:rsidR="008938E0" w:rsidRPr="00BE1B74" w:rsidRDefault="008938E0" w:rsidP="00B07868">
            <w:pPr>
              <w:jc w:val="center"/>
              <w:rPr>
                <w:lang w:val="en-US"/>
              </w:rPr>
            </w:pPr>
            <w:r w:rsidRPr="00BE1B74">
              <w:rPr>
                <w:lang w:val="en-US"/>
              </w:rPr>
              <w:t>SL-RTT</w:t>
            </w:r>
          </w:p>
        </w:tc>
        <w:tc>
          <w:tcPr>
            <w:tcW w:w="4864" w:type="dxa"/>
            <w:shd w:val="clear" w:color="auto" w:fill="D9E2F3" w:themeFill="accent1" w:themeFillTint="33"/>
          </w:tcPr>
          <w:p w14:paraId="72025C4F" w14:textId="115CF598" w:rsidR="008938E0" w:rsidRPr="00BE1B74" w:rsidRDefault="003F2143" w:rsidP="00B07868">
            <w:pPr>
              <w:jc w:val="center"/>
              <w:rPr>
                <w:lang w:val="en-US"/>
              </w:rPr>
            </w:pPr>
            <w:r w:rsidRPr="00BE1B74">
              <w:rPr>
                <w:lang w:val="en-US"/>
              </w:rPr>
              <w:t>SL</w:t>
            </w:r>
            <w:r w:rsidR="008938E0" w:rsidRPr="00BE1B74">
              <w:rPr>
                <w:lang w:val="en-US"/>
              </w:rPr>
              <w:t xml:space="preserve"> Rx-Tx time difference</w:t>
            </w:r>
          </w:p>
        </w:tc>
      </w:tr>
      <w:tr w:rsidR="008938E0" w:rsidRPr="00BE1B74" w14:paraId="5E973EA8" w14:textId="77777777" w:rsidTr="004F26C7">
        <w:trPr>
          <w:trHeight w:val="447"/>
          <w:jc w:val="center"/>
        </w:trPr>
        <w:tc>
          <w:tcPr>
            <w:tcW w:w="1885" w:type="dxa"/>
            <w:shd w:val="clear" w:color="auto" w:fill="D9E2F3" w:themeFill="accent1" w:themeFillTint="33"/>
          </w:tcPr>
          <w:p w14:paraId="09C7DDC5" w14:textId="3D2C9084" w:rsidR="008938E0" w:rsidRPr="00BE1B74" w:rsidRDefault="004F26C7" w:rsidP="00B07868">
            <w:pPr>
              <w:jc w:val="center"/>
              <w:rPr>
                <w:lang w:val="en-US"/>
              </w:rPr>
            </w:pPr>
            <w:r w:rsidRPr="00BE1B74">
              <w:rPr>
                <w:lang w:val="en-US"/>
              </w:rPr>
              <w:t>SL-</w:t>
            </w:r>
            <w:r w:rsidR="008938E0" w:rsidRPr="00BE1B74">
              <w:rPr>
                <w:lang w:val="en-US"/>
              </w:rPr>
              <w:t>AoA</w:t>
            </w:r>
          </w:p>
        </w:tc>
        <w:tc>
          <w:tcPr>
            <w:tcW w:w="4864" w:type="dxa"/>
            <w:shd w:val="clear" w:color="auto" w:fill="D9E2F3" w:themeFill="accent1" w:themeFillTint="33"/>
          </w:tcPr>
          <w:p w14:paraId="53938D0E" w14:textId="1AB99DEB" w:rsidR="008938E0" w:rsidRPr="00BE1B74" w:rsidRDefault="006C198D" w:rsidP="00B07868">
            <w:pPr>
              <w:jc w:val="center"/>
              <w:rPr>
                <w:lang w:val="en-US"/>
              </w:rPr>
            </w:pPr>
            <w:r w:rsidRPr="00BE1B74">
              <w:rPr>
                <w:lang w:val="en-US"/>
              </w:rPr>
              <w:t xml:space="preserve">Azimuth </w:t>
            </w:r>
            <w:r w:rsidR="00703259" w:rsidRPr="00BE1B74">
              <w:rPr>
                <w:lang w:val="en-US"/>
              </w:rPr>
              <w:t>of arrival and zenith of arrival.</w:t>
            </w:r>
          </w:p>
        </w:tc>
      </w:tr>
      <w:tr w:rsidR="008938E0" w:rsidRPr="00BE1B74" w14:paraId="524F91FF" w14:textId="77777777" w:rsidTr="004F26C7">
        <w:trPr>
          <w:trHeight w:val="447"/>
          <w:jc w:val="center"/>
        </w:trPr>
        <w:tc>
          <w:tcPr>
            <w:tcW w:w="1885" w:type="dxa"/>
            <w:shd w:val="clear" w:color="auto" w:fill="D9E2F3" w:themeFill="accent1" w:themeFillTint="33"/>
          </w:tcPr>
          <w:p w14:paraId="6B4B9470" w14:textId="2CFC41A0" w:rsidR="008938E0" w:rsidRPr="00BE1B74" w:rsidRDefault="004F26C7" w:rsidP="00B07868">
            <w:pPr>
              <w:jc w:val="center"/>
              <w:rPr>
                <w:lang w:val="en-US"/>
              </w:rPr>
            </w:pPr>
            <w:r w:rsidRPr="00BE1B74">
              <w:rPr>
                <w:lang w:val="en-US"/>
              </w:rPr>
              <w:t>SL-</w:t>
            </w:r>
            <w:r w:rsidR="00703259" w:rsidRPr="00BE1B74">
              <w:rPr>
                <w:lang w:val="en-US"/>
              </w:rPr>
              <w:t>TDoA</w:t>
            </w:r>
          </w:p>
        </w:tc>
        <w:tc>
          <w:tcPr>
            <w:tcW w:w="4864" w:type="dxa"/>
            <w:shd w:val="clear" w:color="auto" w:fill="D9E2F3" w:themeFill="accent1" w:themeFillTint="33"/>
          </w:tcPr>
          <w:p w14:paraId="4D8A6B9F" w14:textId="62E6771A" w:rsidR="008938E0" w:rsidRPr="00BE1B74" w:rsidRDefault="003F2143" w:rsidP="00B07868">
            <w:pPr>
              <w:jc w:val="center"/>
              <w:rPr>
                <w:lang w:val="en-US"/>
              </w:rPr>
            </w:pPr>
            <w:r w:rsidRPr="00BE1B74">
              <w:rPr>
                <w:lang w:val="en-US"/>
              </w:rPr>
              <w:t>SL-</w:t>
            </w:r>
            <w:r w:rsidR="00703259" w:rsidRPr="00BE1B74">
              <w:rPr>
                <w:lang w:val="en-US"/>
              </w:rPr>
              <w:t>RST</w:t>
            </w:r>
            <w:r w:rsidRPr="00BE1B74">
              <w:rPr>
                <w:lang w:val="en-US"/>
              </w:rPr>
              <w:t>D</w:t>
            </w:r>
          </w:p>
        </w:tc>
      </w:tr>
      <w:tr w:rsidR="00703259" w:rsidRPr="00BE1B74" w14:paraId="0C2555DF" w14:textId="77777777" w:rsidTr="004F26C7">
        <w:trPr>
          <w:trHeight w:val="447"/>
          <w:jc w:val="center"/>
        </w:trPr>
        <w:tc>
          <w:tcPr>
            <w:tcW w:w="1885" w:type="dxa"/>
            <w:shd w:val="clear" w:color="auto" w:fill="D9E2F3" w:themeFill="accent1" w:themeFillTint="33"/>
          </w:tcPr>
          <w:p w14:paraId="37EFE4F8" w14:textId="646E64F9" w:rsidR="00703259" w:rsidRPr="00BE1B74" w:rsidRDefault="004F26C7" w:rsidP="00B07868">
            <w:pPr>
              <w:jc w:val="center"/>
              <w:rPr>
                <w:lang w:val="en-US"/>
              </w:rPr>
            </w:pPr>
            <w:r w:rsidRPr="00BE1B74">
              <w:rPr>
                <w:lang w:val="en-US"/>
              </w:rPr>
              <w:t>SL-</w:t>
            </w:r>
            <w:r w:rsidR="00436230" w:rsidRPr="00BE1B74">
              <w:rPr>
                <w:lang w:val="en-US"/>
              </w:rPr>
              <w:t>AoD</w:t>
            </w:r>
          </w:p>
        </w:tc>
        <w:tc>
          <w:tcPr>
            <w:tcW w:w="4864" w:type="dxa"/>
            <w:shd w:val="clear" w:color="auto" w:fill="D9E2F3" w:themeFill="accent1" w:themeFillTint="33"/>
          </w:tcPr>
          <w:p w14:paraId="092FDC5B" w14:textId="5AA0D1A1" w:rsidR="00703259" w:rsidRPr="00BE1B74" w:rsidRDefault="003F2143" w:rsidP="00B07868">
            <w:pPr>
              <w:jc w:val="center"/>
              <w:rPr>
                <w:lang w:val="en-US"/>
              </w:rPr>
            </w:pPr>
            <w:r w:rsidRPr="00BE1B74">
              <w:rPr>
                <w:lang w:val="en-US"/>
              </w:rPr>
              <w:t>SL-</w:t>
            </w:r>
            <w:r w:rsidR="00436230" w:rsidRPr="00BE1B74">
              <w:rPr>
                <w:lang w:val="en-US"/>
              </w:rPr>
              <w:t>RSRP</w:t>
            </w:r>
            <w:r w:rsidR="004F26C7" w:rsidRPr="00BE1B74">
              <w:rPr>
                <w:lang w:val="en-US"/>
              </w:rPr>
              <w:t xml:space="preserve">, </w:t>
            </w:r>
            <w:r w:rsidRPr="00BE1B74">
              <w:rPr>
                <w:lang w:val="en-US"/>
              </w:rPr>
              <w:t>SL-</w:t>
            </w:r>
            <w:r w:rsidR="004F26C7" w:rsidRPr="00BE1B74">
              <w:rPr>
                <w:lang w:val="en-US"/>
              </w:rPr>
              <w:t>RSRPP</w:t>
            </w:r>
          </w:p>
        </w:tc>
      </w:tr>
    </w:tbl>
    <w:p w14:paraId="59A4AFE5" w14:textId="77777777" w:rsidR="004F26C7" w:rsidRPr="00BE1B74" w:rsidRDefault="004F26C7" w:rsidP="00975E79">
      <w:pPr>
        <w:pStyle w:val="Caption"/>
        <w:jc w:val="left"/>
        <w:rPr>
          <w:lang w:val="en-US"/>
        </w:rPr>
      </w:pPr>
    </w:p>
    <w:p w14:paraId="36C8D9BE" w14:textId="6BA901A3" w:rsidR="008938E0" w:rsidRPr="00BE1B74" w:rsidRDefault="00975E79" w:rsidP="00975E79">
      <w:pPr>
        <w:pStyle w:val="Caption"/>
        <w:jc w:val="left"/>
        <w:rPr>
          <w:sz w:val="20"/>
          <w:szCs w:val="20"/>
          <w:lang w:val="en-US"/>
        </w:rPr>
      </w:pPr>
      <w:bookmarkStart w:id="40" w:name="_Toc115423965"/>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18</w:t>
      </w:r>
      <w:r w:rsidRPr="00BE1B74">
        <w:rPr>
          <w:sz w:val="20"/>
          <w:szCs w:val="20"/>
          <w:lang w:val="en-US"/>
        </w:rPr>
        <w:fldChar w:fldCharType="end"/>
      </w:r>
      <w:r w:rsidRPr="00BE1B74">
        <w:rPr>
          <w:sz w:val="20"/>
          <w:szCs w:val="20"/>
          <w:lang w:val="en-US"/>
        </w:rPr>
        <w:t xml:space="preserve">: Support </w:t>
      </w:r>
      <w:r w:rsidR="00E325A2" w:rsidRPr="00BE1B74">
        <w:rPr>
          <w:sz w:val="20"/>
          <w:szCs w:val="20"/>
          <w:lang w:val="en-US"/>
        </w:rPr>
        <w:t xml:space="preserve">UE Rx-Tx time difference measurements </w:t>
      </w:r>
      <w:r w:rsidR="00AD00AE" w:rsidRPr="00BE1B74">
        <w:rPr>
          <w:sz w:val="20"/>
          <w:szCs w:val="20"/>
          <w:lang w:val="en-US"/>
        </w:rPr>
        <w:t>derived on SL-PRS</w:t>
      </w:r>
      <w:r w:rsidR="00E325A2" w:rsidRPr="00BE1B74">
        <w:rPr>
          <w:sz w:val="20"/>
          <w:szCs w:val="20"/>
          <w:lang w:val="en-US"/>
        </w:rPr>
        <w:t xml:space="preserve"> to enable SL-RTT ranging.</w:t>
      </w:r>
      <w:bookmarkEnd w:id="40"/>
    </w:p>
    <w:p w14:paraId="6B9BA6B9" w14:textId="7FBFEF54" w:rsidR="00E325A2" w:rsidRPr="00BE1B74" w:rsidRDefault="00E325A2" w:rsidP="00E325A2">
      <w:pPr>
        <w:pStyle w:val="Caption"/>
        <w:jc w:val="left"/>
        <w:rPr>
          <w:sz w:val="20"/>
          <w:szCs w:val="20"/>
          <w:lang w:val="en-US"/>
        </w:rPr>
      </w:pPr>
      <w:bookmarkStart w:id="41" w:name="_Toc115423966"/>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19</w:t>
      </w:r>
      <w:r w:rsidRPr="00BE1B74">
        <w:rPr>
          <w:sz w:val="20"/>
          <w:szCs w:val="20"/>
          <w:lang w:val="en-US"/>
        </w:rPr>
        <w:fldChar w:fldCharType="end"/>
      </w:r>
      <w:r w:rsidRPr="00BE1B74">
        <w:rPr>
          <w:sz w:val="20"/>
          <w:szCs w:val="20"/>
          <w:lang w:val="en-US"/>
        </w:rPr>
        <w:t>: Support angle of arrival</w:t>
      </w:r>
      <w:r w:rsidR="0062030F" w:rsidRPr="00BE1B74">
        <w:rPr>
          <w:sz w:val="20"/>
          <w:szCs w:val="20"/>
          <w:lang w:val="en-US"/>
        </w:rPr>
        <w:t xml:space="preserve"> (both azimuth and zenith angles) measurements to enable </w:t>
      </w:r>
      <w:r w:rsidR="00D87F6A" w:rsidRPr="00BE1B74">
        <w:rPr>
          <w:sz w:val="20"/>
          <w:szCs w:val="20"/>
          <w:lang w:val="en-US"/>
        </w:rPr>
        <w:t>SL-</w:t>
      </w:r>
      <w:r w:rsidR="0062030F" w:rsidRPr="00BE1B74">
        <w:rPr>
          <w:sz w:val="20"/>
          <w:szCs w:val="20"/>
          <w:lang w:val="en-US"/>
        </w:rPr>
        <w:t>AoA positioning.</w:t>
      </w:r>
      <w:bookmarkEnd w:id="41"/>
    </w:p>
    <w:p w14:paraId="02805E5E" w14:textId="5D77788E" w:rsidR="0062030F" w:rsidRPr="00BE1B74" w:rsidRDefault="0062030F" w:rsidP="0062030F">
      <w:pPr>
        <w:pStyle w:val="Caption"/>
        <w:jc w:val="left"/>
        <w:rPr>
          <w:sz w:val="20"/>
          <w:szCs w:val="20"/>
          <w:lang w:val="en-US"/>
        </w:rPr>
      </w:pPr>
      <w:bookmarkStart w:id="42" w:name="_Toc115423967"/>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20</w:t>
      </w:r>
      <w:r w:rsidRPr="00BE1B74">
        <w:rPr>
          <w:sz w:val="20"/>
          <w:szCs w:val="20"/>
          <w:lang w:val="en-US"/>
        </w:rPr>
        <w:fldChar w:fldCharType="end"/>
      </w:r>
      <w:r w:rsidRPr="00BE1B74">
        <w:rPr>
          <w:sz w:val="20"/>
          <w:szCs w:val="20"/>
          <w:lang w:val="en-US"/>
        </w:rPr>
        <w:t xml:space="preserve">: </w:t>
      </w:r>
      <w:r w:rsidR="00BB2988" w:rsidRPr="00BE1B74">
        <w:rPr>
          <w:sz w:val="20"/>
          <w:szCs w:val="20"/>
          <w:lang w:val="en-US"/>
        </w:rPr>
        <w:t xml:space="preserve">If </w:t>
      </w:r>
      <w:r w:rsidR="00D87F6A" w:rsidRPr="00BE1B74">
        <w:rPr>
          <w:sz w:val="20"/>
          <w:szCs w:val="20"/>
          <w:lang w:val="en-US"/>
        </w:rPr>
        <w:t xml:space="preserve">SL-TDoA and </w:t>
      </w:r>
      <w:r w:rsidR="00F672A8" w:rsidRPr="00BE1B74">
        <w:rPr>
          <w:sz w:val="20"/>
          <w:szCs w:val="20"/>
          <w:lang w:val="en-US"/>
        </w:rPr>
        <w:t xml:space="preserve">SL-AoD are supported, </w:t>
      </w:r>
      <w:r w:rsidR="00BF2E88" w:rsidRPr="00BE1B74">
        <w:rPr>
          <w:sz w:val="20"/>
          <w:szCs w:val="20"/>
          <w:lang w:val="en-US"/>
        </w:rPr>
        <w:t xml:space="preserve">introduce </w:t>
      </w:r>
      <w:r w:rsidR="001E3911" w:rsidRPr="00BE1B74">
        <w:rPr>
          <w:sz w:val="20"/>
          <w:szCs w:val="20"/>
          <w:lang w:val="en-US"/>
        </w:rPr>
        <w:t>RSTD</w:t>
      </w:r>
      <w:r w:rsidR="00BF2E88" w:rsidRPr="00BE1B74">
        <w:rPr>
          <w:sz w:val="20"/>
          <w:szCs w:val="20"/>
          <w:lang w:val="en-US"/>
        </w:rPr>
        <w:t>, RSRP, and RSRPP measurements.</w:t>
      </w:r>
      <w:bookmarkEnd w:id="42"/>
    </w:p>
    <w:p w14:paraId="1C1376CB" w14:textId="4235D777" w:rsidR="00E526F8" w:rsidRPr="00BE1B74" w:rsidRDefault="00301976" w:rsidP="00911F18">
      <w:pPr>
        <w:pStyle w:val="Heading2"/>
        <w:numPr>
          <w:ilvl w:val="1"/>
          <w:numId w:val="5"/>
        </w:numPr>
        <w:rPr>
          <w:lang w:val="en-US"/>
        </w:rPr>
      </w:pPr>
      <w:r w:rsidRPr="00BE1B74">
        <w:rPr>
          <w:lang w:val="en-US"/>
        </w:rPr>
        <w:t>Reporting of Sidelink Positioning Measurements</w:t>
      </w:r>
    </w:p>
    <w:p w14:paraId="2697B71D" w14:textId="7AC351C9" w:rsidR="00F95F35" w:rsidRPr="00BE1B74" w:rsidRDefault="00F95F35" w:rsidP="00F95F35">
      <w:pPr>
        <w:rPr>
          <w:lang w:val="en-US"/>
        </w:rPr>
      </w:pPr>
      <w:r w:rsidRPr="00BE1B74">
        <w:rPr>
          <w:lang w:val="en-US"/>
        </w:rPr>
        <w:t>In RAN1 #109-e, it was agreed to further discuss whether SL positioning measurement reports can be higher-layer reports and/or lower layer reports</w:t>
      </w:r>
      <w:r w:rsidR="00D76466" w:rsidRPr="00BE1B74">
        <w:rPr>
          <w:lang w:val="en-US"/>
        </w:rPr>
        <w:t>. Some report elements were also agreed</w:t>
      </w:r>
      <w:r w:rsidRPr="00BE1B74">
        <w:rPr>
          <w:lang w:val="en-US"/>
        </w:rPr>
        <w:t>:</w:t>
      </w:r>
    </w:p>
    <w:p w14:paraId="36B7EC01" w14:textId="77777777" w:rsidR="00F95F35" w:rsidRPr="00BE1B74" w:rsidRDefault="00F95F35" w:rsidP="00F95F35">
      <w:pPr>
        <w:tabs>
          <w:tab w:val="left" w:pos="1276"/>
        </w:tabs>
        <w:ind w:left="284"/>
        <w:rPr>
          <w:b/>
          <w:lang w:val="en-US"/>
        </w:rPr>
      </w:pPr>
      <w:r w:rsidRPr="00BE1B74">
        <w:rPr>
          <w:b/>
          <w:highlight w:val="green"/>
          <w:lang w:val="en-US"/>
        </w:rPr>
        <w:t>Agreement</w:t>
      </w:r>
    </w:p>
    <w:p w14:paraId="48E5BF6D" w14:textId="77777777" w:rsidR="00F95F35" w:rsidRPr="00BE1B74" w:rsidRDefault="00F95F35" w:rsidP="00F95F35">
      <w:pPr>
        <w:ind w:left="284"/>
        <w:rPr>
          <w:lang w:val="en-US" w:eastAsia="x-none"/>
        </w:rPr>
      </w:pPr>
      <w:r w:rsidRPr="00BE1B74">
        <w:rPr>
          <w:lang w:val="en-US" w:eastAsia="x-none"/>
        </w:rPr>
        <w:t>With regards to the Sidelink Positioning measurement report,</w:t>
      </w:r>
    </w:p>
    <w:p w14:paraId="30ED8301" w14:textId="77777777" w:rsidR="00F95F35" w:rsidRPr="00BE1B74" w:rsidRDefault="00F95F35" w:rsidP="004862FB">
      <w:pPr>
        <w:numPr>
          <w:ilvl w:val="0"/>
          <w:numId w:val="15"/>
        </w:numPr>
        <w:spacing w:after="0"/>
        <w:ind w:left="1004"/>
        <w:jc w:val="left"/>
        <w:rPr>
          <w:lang w:val="en-US" w:eastAsia="x-none"/>
        </w:rPr>
      </w:pPr>
      <w:r w:rsidRPr="00BE1B74">
        <w:rPr>
          <w:lang w:val="en-US" w:eastAsia="x-none"/>
        </w:rPr>
        <w:t>Study the contents of the measurement report  (e.g. time stamp(s), quality metric(s), ID(s), angular/timing/power measurements, etc)</w:t>
      </w:r>
    </w:p>
    <w:p w14:paraId="22C77F01" w14:textId="77777777" w:rsidR="00F95F35" w:rsidRPr="00BE1B74" w:rsidRDefault="00F95F35" w:rsidP="004862FB">
      <w:pPr>
        <w:numPr>
          <w:ilvl w:val="0"/>
          <w:numId w:val="15"/>
        </w:numPr>
        <w:spacing w:after="0"/>
        <w:ind w:left="1004"/>
        <w:jc w:val="left"/>
        <w:rPr>
          <w:lang w:val="en-US" w:eastAsia="x-none"/>
        </w:rPr>
      </w:pPr>
      <w:r w:rsidRPr="00BE1B74">
        <w:rPr>
          <w:lang w:val="en-US" w:eastAsia="x-none"/>
        </w:rPr>
        <w:t>Study the time domain behavior of the measurement report (e.g. one-shot, triggered, aperiodic, semi-persistent, periodic)</w:t>
      </w:r>
    </w:p>
    <w:p w14:paraId="5A600155" w14:textId="61DAA6F2" w:rsidR="00F95F35" w:rsidRPr="00BE1B74" w:rsidRDefault="00F95F35" w:rsidP="004862FB">
      <w:pPr>
        <w:numPr>
          <w:ilvl w:val="0"/>
          <w:numId w:val="15"/>
        </w:numPr>
        <w:spacing w:after="0"/>
        <w:ind w:left="1004"/>
        <w:jc w:val="left"/>
        <w:rPr>
          <w:lang w:val="en-US" w:eastAsia="x-none"/>
        </w:rPr>
      </w:pPr>
      <w:r w:rsidRPr="00BE1B74">
        <w:rPr>
          <w:lang w:val="en-US" w:eastAsia="x-none"/>
        </w:rPr>
        <w:t>FFS whether the Sidelink Positioning measurement can be a high-layer report and/or a lower layer report.</w:t>
      </w:r>
    </w:p>
    <w:p w14:paraId="1C436CF4" w14:textId="06050599" w:rsidR="00D76466" w:rsidRPr="00BE1B74" w:rsidRDefault="00D76466" w:rsidP="00D76466">
      <w:pPr>
        <w:spacing w:after="0"/>
        <w:jc w:val="left"/>
        <w:rPr>
          <w:lang w:val="en-US" w:eastAsia="x-none"/>
        </w:rPr>
      </w:pPr>
    </w:p>
    <w:p w14:paraId="67C55AEF" w14:textId="77777777" w:rsidR="00D76466" w:rsidRPr="00BE1B74" w:rsidRDefault="00D76466" w:rsidP="00D76466">
      <w:pPr>
        <w:ind w:left="284"/>
        <w:rPr>
          <w:rFonts w:eastAsia="SimSun"/>
          <w:lang w:val="en-US" w:eastAsia="zh-CN"/>
        </w:rPr>
      </w:pPr>
      <w:r w:rsidRPr="00BE1B74">
        <w:rPr>
          <w:rFonts w:eastAsia="SimSun"/>
          <w:highlight w:val="green"/>
          <w:lang w:val="en-US" w:eastAsia="zh-CN"/>
        </w:rPr>
        <w:t>Agreement</w:t>
      </w:r>
    </w:p>
    <w:p w14:paraId="193E6C8D" w14:textId="77777777" w:rsidR="00D76466" w:rsidRPr="00BE1B74" w:rsidRDefault="00D76466" w:rsidP="00D76466">
      <w:pPr>
        <w:ind w:left="284"/>
        <w:rPr>
          <w:lang w:val="en-US"/>
        </w:rPr>
      </w:pPr>
      <w:r w:rsidRPr="00BE1B74">
        <w:rPr>
          <w:lang w:val="en-US"/>
        </w:rPr>
        <w:t>For the content of the sidelink positioning measurement report, potential elements may include at least the following:</w:t>
      </w:r>
    </w:p>
    <w:p w14:paraId="0AD71C04" w14:textId="77777777" w:rsidR="00D76466" w:rsidRPr="00BE1B74" w:rsidRDefault="00D76466" w:rsidP="00D76466">
      <w:pPr>
        <w:pStyle w:val="ListParagraph"/>
        <w:numPr>
          <w:ilvl w:val="0"/>
          <w:numId w:val="25"/>
        </w:numPr>
        <w:spacing w:after="160" w:line="256" w:lineRule="auto"/>
        <w:ind w:left="764" w:hanging="480"/>
        <w:jc w:val="left"/>
        <w:rPr>
          <w:rFonts w:eastAsia="Times New Roman"/>
          <w:lang w:val="en-US" w:eastAsia="ko-KR"/>
        </w:rPr>
      </w:pPr>
      <w:r w:rsidRPr="00BE1B74">
        <w:rPr>
          <w:rFonts w:eastAsia="Times New Roman"/>
          <w:lang w:val="en-US" w:eastAsia="ko-KR"/>
        </w:rPr>
        <w:t>One or more sidelink positioning measurement(s)</w:t>
      </w:r>
    </w:p>
    <w:p w14:paraId="795A812B"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 xml:space="preserve">Timestamp(s) associated with a sidelink positioning measurement </w:t>
      </w:r>
    </w:p>
    <w:p w14:paraId="201A45E9"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 xml:space="preserve">Quality metric(s) associated with a sidelink positioning measurement </w:t>
      </w:r>
    </w:p>
    <w:p w14:paraId="2AF8B5B7"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Identification Information for a sidelink positioning measurement</w:t>
      </w:r>
    </w:p>
    <w:p w14:paraId="225FFE8E"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FFS any detail for the above</w:t>
      </w:r>
    </w:p>
    <w:p w14:paraId="09B45FA1" w14:textId="77777777" w:rsidR="00D76466" w:rsidRPr="00BE1B74" w:rsidRDefault="00D76466" w:rsidP="00D76466">
      <w:pPr>
        <w:spacing w:after="0"/>
        <w:jc w:val="left"/>
        <w:rPr>
          <w:lang w:val="en-US" w:eastAsia="x-none"/>
        </w:rPr>
      </w:pPr>
    </w:p>
    <w:p w14:paraId="1F37B217" w14:textId="77777777" w:rsidR="00F95F35" w:rsidRPr="00BE1B74" w:rsidRDefault="00F95F35" w:rsidP="00F95F35">
      <w:pPr>
        <w:rPr>
          <w:lang w:val="en-US"/>
        </w:rPr>
      </w:pPr>
    </w:p>
    <w:p w14:paraId="5F7B0A9A" w14:textId="1392F45C" w:rsidR="00CD0C43" w:rsidRPr="00BE1B74" w:rsidRDefault="004C3B7A" w:rsidP="00CD0C43">
      <w:pPr>
        <w:rPr>
          <w:lang w:val="en-US"/>
        </w:rPr>
      </w:pPr>
      <w:r w:rsidRPr="00BE1B74">
        <w:rPr>
          <w:lang w:val="en-US"/>
        </w:rPr>
        <w:t>In NR Rel-16/17 Uu Positioning, as was the case for LTE positioning, the high-laye</w:t>
      </w:r>
      <w:r w:rsidR="00507506" w:rsidRPr="00BE1B74">
        <w:rPr>
          <w:lang w:val="en-US"/>
        </w:rPr>
        <w:t>r</w:t>
      </w:r>
      <w:r w:rsidRPr="00BE1B74">
        <w:rPr>
          <w:lang w:val="en-US"/>
        </w:rPr>
        <w:t xml:space="preserve"> LPP protocol has been used </w:t>
      </w:r>
      <w:r w:rsidR="00635C34" w:rsidRPr="00BE1B74">
        <w:rPr>
          <w:lang w:val="en-US"/>
        </w:rPr>
        <w:t xml:space="preserve">for </w:t>
      </w:r>
      <w:r w:rsidR="00507506" w:rsidRPr="00BE1B74">
        <w:rPr>
          <w:lang w:val="en-US"/>
        </w:rPr>
        <w:t>reporting location information within a common</w:t>
      </w:r>
      <w:r w:rsidR="00635C34" w:rsidRPr="00BE1B74">
        <w:rPr>
          <w:lang w:val="en-US"/>
        </w:rPr>
        <w:t xml:space="preserve"> </w:t>
      </w:r>
      <w:r w:rsidR="000F0A8A" w:rsidRPr="00BE1B74">
        <w:rPr>
          <w:lang w:val="en-US"/>
        </w:rPr>
        <w:t>multi-technology, multi-positioning</w:t>
      </w:r>
      <w:r w:rsidR="00507506" w:rsidRPr="00BE1B74">
        <w:rPr>
          <w:lang w:val="en-US"/>
        </w:rPr>
        <w:t>-</w:t>
      </w:r>
      <w:r w:rsidR="000F0A8A" w:rsidRPr="00BE1B74">
        <w:rPr>
          <w:lang w:val="en-US"/>
        </w:rPr>
        <w:t xml:space="preserve">method </w:t>
      </w:r>
      <w:r w:rsidR="00507506" w:rsidRPr="00BE1B74">
        <w:rPr>
          <w:lang w:val="en-US"/>
        </w:rPr>
        <w:t xml:space="preserve">framework. </w:t>
      </w:r>
      <w:r w:rsidR="00CD0C43" w:rsidRPr="00BE1B74">
        <w:rPr>
          <w:lang w:val="en-US"/>
        </w:rPr>
        <w:t>LPP was created by 3GPP for enabling Control Plane based positioning on LTE. In NR Rel-16, it was extended to include NR Positioning</w:t>
      </w:r>
      <w:r w:rsidR="007F1F37" w:rsidRPr="00BE1B74">
        <w:rPr>
          <w:lang w:val="en-US"/>
        </w:rPr>
        <w:t>.</w:t>
      </w:r>
      <w:r w:rsidR="008A0233" w:rsidRPr="00BE1B74">
        <w:rPr>
          <w:lang w:val="en-US"/>
        </w:rPr>
        <w:t xml:space="preserve"> </w:t>
      </w:r>
      <w:r w:rsidR="007F1F37" w:rsidRPr="00BE1B74">
        <w:rPr>
          <w:lang w:val="en-US"/>
        </w:rPr>
        <w:t xml:space="preserve"> </w:t>
      </w:r>
    </w:p>
    <w:p w14:paraId="4729FB38" w14:textId="3AEA6FAB" w:rsidR="00CD0C43" w:rsidRPr="00BE1B74" w:rsidRDefault="009B73E0" w:rsidP="00636FAF">
      <w:pPr>
        <w:rPr>
          <w:lang w:val="en-US"/>
        </w:rPr>
      </w:pPr>
      <w:r w:rsidRPr="00BE1B74">
        <w:rPr>
          <w:lang w:val="en-US"/>
        </w:rPr>
        <w:lastRenderedPageBreak/>
        <w:t>F</w:t>
      </w:r>
      <w:r w:rsidR="008A0233" w:rsidRPr="00BE1B74">
        <w:rPr>
          <w:lang w:val="en-US"/>
        </w:rPr>
        <w:t xml:space="preserve">or the case of in-coverage </w:t>
      </w:r>
      <w:r w:rsidR="00040792" w:rsidRPr="00BE1B74">
        <w:rPr>
          <w:lang w:val="en-US"/>
        </w:rPr>
        <w:t xml:space="preserve">joint Uu/SL positioning, it is natural to consider a UE being able to </w:t>
      </w:r>
      <w:r w:rsidR="00D94A32" w:rsidRPr="00BE1B74">
        <w:rPr>
          <w:lang w:val="en-US"/>
        </w:rPr>
        <w:t>report measurements using a high</w:t>
      </w:r>
      <w:r w:rsidR="00D84C10" w:rsidRPr="00BE1B74">
        <w:rPr>
          <w:lang w:val="en-US"/>
        </w:rPr>
        <w:t>er</w:t>
      </w:r>
      <w:r w:rsidR="00D94A32" w:rsidRPr="00BE1B74">
        <w:rPr>
          <w:lang w:val="en-US"/>
        </w:rPr>
        <w:t>-layer protocol, as it is the case for NR Uu Positioning. Introducing physical layer report</w:t>
      </w:r>
      <w:r w:rsidR="00802959" w:rsidRPr="00BE1B74">
        <w:rPr>
          <w:lang w:val="en-US"/>
        </w:rPr>
        <w:t>s</w:t>
      </w:r>
      <w:r w:rsidR="00D94A32" w:rsidRPr="00BE1B74">
        <w:rPr>
          <w:lang w:val="en-US"/>
        </w:rPr>
        <w:t xml:space="preserve">, or </w:t>
      </w:r>
      <w:r w:rsidR="00263D21" w:rsidRPr="00BE1B74">
        <w:rPr>
          <w:lang w:val="en-US"/>
        </w:rPr>
        <w:t xml:space="preserve">using a MAC layer </w:t>
      </w:r>
      <w:r w:rsidR="00456AAA" w:rsidRPr="00BE1B74">
        <w:rPr>
          <w:lang w:val="en-US"/>
        </w:rPr>
        <w:t>for reporting</w:t>
      </w:r>
      <w:r w:rsidR="00263D21" w:rsidRPr="00BE1B74">
        <w:rPr>
          <w:lang w:val="en-US"/>
        </w:rPr>
        <w:t xml:space="preserve"> </w:t>
      </w:r>
      <w:r w:rsidR="00802959" w:rsidRPr="00BE1B74">
        <w:rPr>
          <w:lang w:val="en-US"/>
        </w:rPr>
        <w:t xml:space="preserve">sidelink measurement </w:t>
      </w:r>
      <w:r w:rsidR="00263D21" w:rsidRPr="00BE1B74">
        <w:rPr>
          <w:lang w:val="en-US"/>
        </w:rPr>
        <w:t>will not be a forward compatible solution</w:t>
      </w:r>
      <w:r w:rsidR="002974D4" w:rsidRPr="00BE1B74">
        <w:rPr>
          <w:lang w:val="en-US"/>
        </w:rPr>
        <w:t xml:space="preserve"> as more features are incorporated</w:t>
      </w:r>
      <w:r w:rsidR="00456AAA" w:rsidRPr="00BE1B74">
        <w:rPr>
          <w:lang w:val="en-US"/>
        </w:rPr>
        <w:t xml:space="preserve"> in</w:t>
      </w:r>
      <w:r w:rsidR="002974D4" w:rsidRPr="00BE1B74">
        <w:rPr>
          <w:lang w:val="en-US"/>
        </w:rPr>
        <w:t xml:space="preserve"> </w:t>
      </w:r>
      <w:r w:rsidR="00463346" w:rsidRPr="00BE1B74">
        <w:rPr>
          <w:lang w:val="en-US"/>
        </w:rPr>
        <w:t xml:space="preserve">the future. </w:t>
      </w:r>
      <w:r w:rsidR="004F6B64" w:rsidRPr="00BE1B74">
        <w:rPr>
          <w:lang w:val="en-US"/>
        </w:rPr>
        <w:t xml:space="preserve">For the case of out-of-coverage positioning, without network involvement, keeping the configuration and reporting of measurements at a high-layer would </w:t>
      </w:r>
      <w:r w:rsidR="00D24436" w:rsidRPr="00BE1B74">
        <w:rPr>
          <w:lang w:val="en-US"/>
        </w:rPr>
        <w:t>have similar advantages</w:t>
      </w:r>
      <w:r w:rsidR="00493ECF" w:rsidRPr="00BE1B74">
        <w:rPr>
          <w:lang w:val="en-US"/>
        </w:rPr>
        <w:t>.</w:t>
      </w:r>
    </w:p>
    <w:p w14:paraId="1812A364" w14:textId="52832618" w:rsidR="00C46234" w:rsidRPr="00BE1B74" w:rsidRDefault="000D6E87" w:rsidP="000D6E87">
      <w:pPr>
        <w:pStyle w:val="Caption"/>
        <w:jc w:val="both"/>
        <w:rPr>
          <w:b w:val="0"/>
          <w:lang w:val="en-US"/>
        </w:rPr>
      </w:pPr>
      <w:bookmarkStart w:id="43" w:name="_Toc115423968"/>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436C6E">
        <w:rPr>
          <w:noProof/>
          <w:lang w:val="en-US"/>
        </w:rPr>
        <w:t>21</w:t>
      </w:r>
      <w:r w:rsidRPr="00BE1B74">
        <w:rPr>
          <w:noProof/>
          <w:lang w:val="en-US"/>
        </w:rPr>
        <w:fldChar w:fldCharType="end"/>
      </w:r>
      <w:r w:rsidR="00D94A32" w:rsidRPr="00BE1B74">
        <w:rPr>
          <w:lang w:val="en-US"/>
        </w:rPr>
        <w:t xml:space="preserve">: From RAN1 perspective, </w:t>
      </w:r>
      <w:r w:rsidR="00607243" w:rsidRPr="00BE1B74">
        <w:rPr>
          <w:lang w:val="en-US"/>
        </w:rPr>
        <w:t>the</w:t>
      </w:r>
      <w:r w:rsidR="00D94A32" w:rsidRPr="00BE1B74">
        <w:rPr>
          <w:lang w:val="en-US"/>
        </w:rPr>
        <w:t xml:space="preserve"> SL positioning report </w:t>
      </w:r>
      <w:r w:rsidR="00607243" w:rsidRPr="00BE1B74">
        <w:rPr>
          <w:lang w:val="en-US"/>
        </w:rPr>
        <w:t>is</w:t>
      </w:r>
      <w:r w:rsidR="00D94A32" w:rsidRPr="00BE1B74">
        <w:rPr>
          <w:lang w:val="en-US"/>
        </w:rPr>
        <w:t xml:space="preserve"> a high-layer report. Up to RAN2 &amp; SA2 working groups to identify and design the necessary architecture, signaling and protocols.</w:t>
      </w:r>
      <w:bookmarkEnd w:id="43"/>
    </w:p>
    <w:p w14:paraId="4BAF44F2" w14:textId="46E939A2" w:rsidR="00C46234" w:rsidRPr="00BE1B74" w:rsidRDefault="00C46234" w:rsidP="00AD00AE">
      <w:pPr>
        <w:spacing w:after="0"/>
        <w:rPr>
          <w:lang w:val="en-US"/>
        </w:rPr>
      </w:pPr>
      <w:r w:rsidRPr="00BE1B74">
        <w:rPr>
          <w:lang w:val="en-US"/>
        </w:rPr>
        <w:t>In addition to the basic measurements</w:t>
      </w:r>
      <w:r w:rsidR="00E5020B" w:rsidRPr="00BE1B74">
        <w:rPr>
          <w:lang w:val="en-US"/>
        </w:rPr>
        <w:t xml:space="preserve">, </w:t>
      </w:r>
      <w:r w:rsidR="000035FD" w:rsidRPr="00BE1B74">
        <w:rPr>
          <w:lang w:val="en-US"/>
        </w:rPr>
        <w:t xml:space="preserve">at a minimum </w:t>
      </w:r>
      <w:r w:rsidR="00104C93" w:rsidRPr="00BE1B74">
        <w:rPr>
          <w:lang w:val="en-US"/>
        </w:rPr>
        <w:t xml:space="preserve">include in the report </w:t>
      </w:r>
      <w:r w:rsidR="00ED0CDE" w:rsidRPr="00BE1B74">
        <w:rPr>
          <w:lang w:val="en-US"/>
        </w:rPr>
        <w:t>a time stamp</w:t>
      </w:r>
      <w:r w:rsidR="00745319" w:rsidRPr="00BE1B74">
        <w:rPr>
          <w:lang w:val="en-US"/>
        </w:rPr>
        <w:t>,</w:t>
      </w:r>
      <w:r w:rsidRPr="00BE1B74">
        <w:rPr>
          <w:lang w:val="en-US"/>
        </w:rPr>
        <w:t xml:space="preserve"> </w:t>
      </w:r>
      <w:r w:rsidR="003261C1" w:rsidRPr="00BE1B74">
        <w:rPr>
          <w:lang w:val="en-US"/>
        </w:rPr>
        <w:t>a quality metric</w:t>
      </w:r>
      <w:r w:rsidR="00745319" w:rsidRPr="00BE1B74">
        <w:rPr>
          <w:lang w:val="en-US"/>
        </w:rPr>
        <w:t>, and a UE</w:t>
      </w:r>
      <w:r w:rsidR="003261C1" w:rsidRPr="00BE1B74">
        <w:rPr>
          <w:lang w:val="en-US"/>
        </w:rPr>
        <w:t xml:space="preserve"> can be reported with the measurement result</w:t>
      </w:r>
      <w:r w:rsidR="009B13B1" w:rsidRPr="00BE1B74">
        <w:rPr>
          <w:lang w:val="en-US"/>
        </w:rPr>
        <w:t>s</w:t>
      </w:r>
      <w:r w:rsidR="003261C1" w:rsidRPr="00BE1B74">
        <w:rPr>
          <w:lang w:val="en-US"/>
        </w:rPr>
        <w:t xml:space="preserve"> as </w:t>
      </w:r>
      <w:r w:rsidR="00112217" w:rsidRPr="00BE1B74">
        <w:rPr>
          <w:lang w:val="en-US"/>
        </w:rPr>
        <w:t>in Release-16 and 17.</w:t>
      </w:r>
    </w:p>
    <w:p w14:paraId="36D3A435" w14:textId="77777777" w:rsidR="000035FD" w:rsidRPr="00BE1B74" w:rsidRDefault="000035FD" w:rsidP="00AD00AE">
      <w:pPr>
        <w:spacing w:after="0"/>
        <w:rPr>
          <w:lang w:val="en-US"/>
        </w:rPr>
      </w:pPr>
    </w:p>
    <w:p w14:paraId="52042A31" w14:textId="151A6D0C" w:rsidR="00112217" w:rsidRPr="00BE1B74" w:rsidRDefault="000D6E87" w:rsidP="000D6E87">
      <w:pPr>
        <w:pStyle w:val="Caption"/>
        <w:jc w:val="both"/>
        <w:rPr>
          <w:sz w:val="20"/>
          <w:szCs w:val="20"/>
          <w:lang w:val="en-US"/>
        </w:rPr>
      </w:pPr>
      <w:bookmarkStart w:id="44" w:name="_Toc115423969"/>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436C6E">
        <w:rPr>
          <w:noProof/>
          <w:lang w:val="en-US"/>
        </w:rPr>
        <w:t>22</w:t>
      </w:r>
      <w:r w:rsidRPr="00BE1B74">
        <w:rPr>
          <w:noProof/>
          <w:lang w:val="en-US"/>
        </w:rPr>
        <w:fldChar w:fldCharType="end"/>
      </w:r>
      <w:r w:rsidR="009B13B1" w:rsidRPr="00BE1B74">
        <w:rPr>
          <w:sz w:val="20"/>
          <w:szCs w:val="20"/>
          <w:lang w:val="en-US"/>
        </w:rPr>
        <w:t xml:space="preserve">: </w:t>
      </w:r>
      <w:r w:rsidR="00456AB8" w:rsidRPr="00BE1B74">
        <w:rPr>
          <w:sz w:val="20"/>
          <w:szCs w:val="20"/>
          <w:lang w:val="en-US"/>
        </w:rPr>
        <w:t xml:space="preserve">Study </w:t>
      </w:r>
      <w:r w:rsidR="00B87BCC" w:rsidRPr="00BE1B74">
        <w:rPr>
          <w:sz w:val="20"/>
          <w:szCs w:val="20"/>
          <w:lang w:val="en-US"/>
        </w:rPr>
        <w:t xml:space="preserve">information to be included in a </w:t>
      </w:r>
      <w:r w:rsidR="00271688" w:rsidRPr="00BE1B74">
        <w:rPr>
          <w:sz w:val="20"/>
          <w:szCs w:val="20"/>
          <w:lang w:val="en-US"/>
        </w:rPr>
        <w:t xml:space="preserve">sidelink </w:t>
      </w:r>
      <w:r w:rsidR="00B87BCC" w:rsidRPr="00BE1B74">
        <w:rPr>
          <w:sz w:val="20"/>
          <w:szCs w:val="20"/>
          <w:lang w:val="en-US"/>
        </w:rPr>
        <w:t xml:space="preserve">positioning </w:t>
      </w:r>
      <w:r w:rsidR="00271688" w:rsidRPr="00BE1B74">
        <w:rPr>
          <w:sz w:val="20"/>
          <w:szCs w:val="20"/>
          <w:lang w:val="en-US"/>
        </w:rPr>
        <w:t>measurement report</w:t>
      </w:r>
      <w:r w:rsidR="00B05F59" w:rsidRPr="00BE1B74">
        <w:rPr>
          <w:sz w:val="20"/>
          <w:szCs w:val="20"/>
          <w:lang w:val="en-US"/>
        </w:rPr>
        <w:t xml:space="preserve">, in addition to the </w:t>
      </w:r>
      <w:r w:rsidR="00B87BCC" w:rsidRPr="00BE1B74">
        <w:rPr>
          <w:sz w:val="20"/>
          <w:szCs w:val="20"/>
          <w:lang w:val="en-US"/>
        </w:rPr>
        <w:t>basic UE</w:t>
      </w:r>
      <w:r w:rsidR="001B6DC5" w:rsidRPr="00BE1B74">
        <w:rPr>
          <w:sz w:val="20"/>
          <w:szCs w:val="20"/>
          <w:lang w:val="en-US"/>
        </w:rPr>
        <w:t xml:space="preserve"> measurements,</w:t>
      </w:r>
      <w:r w:rsidR="006C1B0D" w:rsidRPr="00BE1B74">
        <w:rPr>
          <w:sz w:val="20"/>
          <w:szCs w:val="20"/>
          <w:lang w:val="en-US"/>
        </w:rPr>
        <w:t xml:space="preserve"> including at least the following:</w:t>
      </w:r>
      <w:r w:rsidR="00485CE5" w:rsidRPr="00BE1B74">
        <w:rPr>
          <w:sz w:val="20"/>
          <w:szCs w:val="20"/>
          <w:lang w:val="en-US"/>
        </w:rPr>
        <w:t xml:space="preserve"> </w:t>
      </w:r>
      <w:r w:rsidR="009B13B1" w:rsidRPr="00BE1B74">
        <w:rPr>
          <w:sz w:val="20"/>
          <w:szCs w:val="20"/>
          <w:lang w:val="en-US"/>
        </w:rPr>
        <w:t>time stamp</w:t>
      </w:r>
      <w:r w:rsidR="006C1B0D" w:rsidRPr="00BE1B74">
        <w:rPr>
          <w:sz w:val="20"/>
          <w:szCs w:val="20"/>
          <w:lang w:val="en-US"/>
        </w:rPr>
        <w:t xml:space="preserve">(s), </w:t>
      </w:r>
      <w:r w:rsidR="009B13B1" w:rsidRPr="00BE1B74">
        <w:rPr>
          <w:sz w:val="20"/>
          <w:szCs w:val="20"/>
          <w:lang w:val="en-US"/>
        </w:rPr>
        <w:t>quality metric</w:t>
      </w:r>
      <w:r w:rsidR="006C1B0D" w:rsidRPr="00BE1B74">
        <w:rPr>
          <w:sz w:val="20"/>
          <w:szCs w:val="20"/>
          <w:lang w:val="en-US"/>
        </w:rPr>
        <w:t>(s)</w:t>
      </w:r>
      <w:r w:rsidR="00DD4AA1" w:rsidRPr="00BE1B74">
        <w:rPr>
          <w:sz w:val="20"/>
          <w:szCs w:val="20"/>
          <w:lang w:val="en-US"/>
        </w:rPr>
        <w:t>, UE-ID(s), SL-PRS resource ID(s)</w:t>
      </w:r>
      <w:r w:rsidR="009B13B1" w:rsidRPr="00BE1B74">
        <w:rPr>
          <w:sz w:val="20"/>
          <w:szCs w:val="20"/>
          <w:lang w:val="en-US"/>
        </w:rPr>
        <w:t>.</w:t>
      </w:r>
      <w:bookmarkEnd w:id="44"/>
    </w:p>
    <w:p w14:paraId="5A0A29B3" w14:textId="33552A9D" w:rsidR="00BB708C" w:rsidRPr="00BE1B74" w:rsidRDefault="00163A74" w:rsidP="00BB708C">
      <w:pPr>
        <w:rPr>
          <w:lang w:val="en-US"/>
        </w:rPr>
      </w:pPr>
      <w:r w:rsidRPr="00BE1B74">
        <w:rPr>
          <w:lang w:val="en-US"/>
        </w:rPr>
        <w:t xml:space="preserve">In terms of </w:t>
      </w:r>
      <w:r w:rsidR="00881502" w:rsidRPr="00BE1B74">
        <w:rPr>
          <w:lang w:val="en-US"/>
        </w:rPr>
        <w:t>time-domain behavior, both one</w:t>
      </w:r>
      <w:r w:rsidR="00C164DD" w:rsidRPr="00BE1B74">
        <w:rPr>
          <w:lang w:val="en-US"/>
        </w:rPr>
        <w:t>-</w:t>
      </w:r>
      <w:r w:rsidR="00881502" w:rsidRPr="00BE1B74">
        <w:rPr>
          <w:lang w:val="en-US"/>
        </w:rPr>
        <w:t xml:space="preserve">shot </w:t>
      </w:r>
      <w:r w:rsidR="00C164DD" w:rsidRPr="00BE1B74">
        <w:rPr>
          <w:lang w:val="en-US"/>
        </w:rPr>
        <w:t xml:space="preserve">reporting </w:t>
      </w:r>
      <w:r w:rsidR="00881502" w:rsidRPr="00BE1B74">
        <w:rPr>
          <w:lang w:val="en-US"/>
        </w:rPr>
        <w:t>and periodic report</w:t>
      </w:r>
      <w:r w:rsidR="00C164DD" w:rsidRPr="00BE1B74">
        <w:rPr>
          <w:lang w:val="en-US"/>
        </w:rPr>
        <w:t>ing</w:t>
      </w:r>
      <w:r w:rsidR="00881502" w:rsidRPr="00BE1B74">
        <w:rPr>
          <w:lang w:val="en-US"/>
        </w:rPr>
        <w:t xml:space="preserve"> are beneficial for sidelink. One-shot reporting handles the cases </w:t>
      </w:r>
      <w:r w:rsidR="00434B38" w:rsidRPr="00BE1B74">
        <w:rPr>
          <w:lang w:val="en-US"/>
        </w:rPr>
        <w:t>where a UE only needs to update its location based on an event or a trigger</w:t>
      </w:r>
      <w:r w:rsidR="00C164DD" w:rsidRPr="00BE1B74">
        <w:rPr>
          <w:lang w:val="en-US"/>
        </w:rPr>
        <w:t xml:space="preserve">. Whereas periodic reporting is </w:t>
      </w:r>
      <w:r w:rsidR="00613466" w:rsidRPr="00BE1B74">
        <w:rPr>
          <w:lang w:val="en-US"/>
        </w:rPr>
        <w:t>covers the cases of UEs that needs its position frequently updated.</w:t>
      </w:r>
      <w:r w:rsidR="00CD07BD" w:rsidRPr="00BE1B74">
        <w:rPr>
          <w:lang w:val="en-US"/>
        </w:rPr>
        <w:t xml:space="preserve"> In both cases, and as discussed earlier, triggering or activation would be performed by higher layers and higher-layer messaging.</w:t>
      </w:r>
    </w:p>
    <w:p w14:paraId="71BB1BB1" w14:textId="693EFD87" w:rsidR="00CD07BD" w:rsidRPr="00BE1B74" w:rsidRDefault="00CD07BD" w:rsidP="00CD07BD">
      <w:pPr>
        <w:pStyle w:val="Caption"/>
        <w:jc w:val="left"/>
        <w:rPr>
          <w:sz w:val="20"/>
          <w:szCs w:val="20"/>
          <w:lang w:val="en-US"/>
        </w:rPr>
      </w:pPr>
      <w:bookmarkStart w:id="45" w:name="_Toc115423970"/>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436C6E">
        <w:rPr>
          <w:noProof/>
          <w:sz w:val="20"/>
          <w:szCs w:val="20"/>
          <w:lang w:val="en-US"/>
        </w:rPr>
        <w:t>23</w:t>
      </w:r>
      <w:r w:rsidR="00CF3386" w:rsidRPr="00BE1B74">
        <w:rPr>
          <w:noProof/>
          <w:sz w:val="20"/>
          <w:szCs w:val="20"/>
          <w:lang w:val="en-US"/>
        </w:rPr>
        <w:fldChar w:fldCharType="end"/>
      </w:r>
      <w:r w:rsidRPr="00BE1B74">
        <w:rPr>
          <w:sz w:val="20"/>
          <w:szCs w:val="20"/>
          <w:lang w:val="en-US"/>
        </w:rPr>
        <w:t xml:space="preserve">: Support higher-layer one-shot </w:t>
      </w:r>
      <w:r w:rsidR="003A6731" w:rsidRPr="00BE1B74">
        <w:rPr>
          <w:sz w:val="20"/>
          <w:szCs w:val="20"/>
          <w:lang w:val="en-US"/>
        </w:rPr>
        <w:t>measurement reporting.</w:t>
      </w:r>
      <w:bookmarkEnd w:id="45"/>
    </w:p>
    <w:p w14:paraId="147C2968" w14:textId="6CED93F6" w:rsidR="003A6731" w:rsidRPr="00BE1B74" w:rsidRDefault="003A6731" w:rsidP="003A6731">
      <w:pPr>
        <w:pStyle w:val="Caption"/>
        <w:jc w:val="left"/>
        <w:rPr>
          <w:sz w:val="20"/>
          <w:szCs w:val="20"/>
          <w:lang w:val="en-US"/>
        </w:rPr>
      </w:pPr>
      <w:bookmarkStart w:id="46" w:name="_Toc115423971"/>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436C6E">
        <w:rPr>
          <w:noProof/>
          <w:sz w:val="20"/>
          <w:szCs w:val="20"/>
          <w:lang w:val="en-US"/>
        </w:rPr>
        <w:t>24</w:t>
      </w:r>
      <w:r w:rsidR="00CF3386" w:rsidRPr="00BE1B74">
        <w:rPr>
          <w:noProof/>
          <w:sz w:val="20"/>
          <w:szCs w:val="20"/>
          <w:lang w:val="en-US"/>
        </w:rPr>
        <w:fldChar w:fldCharType="end"/>
      </w:r>
      <w:r w:rsidRPr="00BE1B74">
        <w:rPr>
          <w:sz w:val="20"/>
          <w:szCs w:val="20"/>
          <w:lang w:val="en-US"/>
        </w:rPr>
        <w:t>: Support higher-layer periodic measurement reporting.</w:t>
      </w:r>
      <w:bookmarkEnd w:id="46"/>
    </w:p>
    <w:p w14:paraId="07A72995" w14:textId="77777777" w:rsidR="008F1820" w:rsidRPr="00BE1B74" w:rsidRDefault="008F1820" w:rsidP="008F1820">
      <w:pPr>
        <w:rPr>
          <w:lang w:val="en-US"/>
        </w:rPr>
      </w:pPr>
      <w:r w:rsidRPr="00BE1B74">
        <w:rPr>
          <w:lang w:val="en-US"/>
        </w:rPr>
        <w:t>The other FFS in the resource allocation agreement is on how to handle resource allocation of SL positioning measurement reports. In our view, measurement reports are higher-layer messages as proposed in a later section and do not require special resource allocation: they are transmitted as other sidelink message and follow the sidelink data resource allocation mechanisms.</w:t>
      </w:r>
    </w:p>
    <w:p w14:paraId="3557E2DE" w14:textId="59A10ABC" w:rsidR="008F1820" w:rsidRPr="00BE1B74" w:rsidRDefault="008F1820" w:rsidP="009141A3">
      <w:pPr>
        <w:pStyle w:val="Caption"/>
        <w:jc w:val="left"/>
        <w:rPr>
          <w:sz w:val="20"/>
          <w:szCs w:val="20"/>
          <w:lang w:val="en-US"/>
        </w:rPr>
      </w:pPr>
      <w:bookmarkStart w:id="47" w:name="_Toc115423972"/>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436C6E">
        <w:rPr>
          <w:noProof/>
          <w:sz w:val="20"/>
          <w:szCs w:val="20"/>
          <w:lang w:val="en-US"/>
        </w:rPr>
        <w:t>25</w:t>
      </w:r>
      <w:r w:rsidRPr="00BE1B74">
        <w:rPr>
          <w:noProof/>
          <w:sz w:val="20"/>
          <w:szCs w:val="20"/>
          <w:lang w:val="en-US"/>
        </w:rPr>
        <w:fldChar w:fldCharType="end"/>
      </w:r>
      <w:r w:rsidRPr="00BE1B74">
        <w:rPr>
          <w:sz w:val="20"/>
          <w:szCs w:val="20"/>
          <w:lang w:val="en-US"/>
        </w:rPr>
        <w:t>: SL positioning measurement reports are transmitted as any other sidelink data and no special resource allocation mechanism is introduced for them.</w:t>
      </w:r>
      <w:bookmarkEnd w:id="47"/>
    </w:p>
    <w:p w14:paraId="791AE4E0" w14:textId="2AA8A335" w:rsidR="00251E7B" w:rsidRPr="00BE1B74" w:rsidRDefault="00251E7B" w:rsidP="004C2D1B">
      <w:pPr>
        <w:pStyle w:val="3GPPH1"/>
        <w:rPr>
          <w:lang w:val="en-US"/>
        </w:rPr>
      </w:pPr>
      <w:r w:rsidRPr="00BE1B74">
        <w:rPr>
          <w:lang w:val="en-US"/>
        </w:rPr>
        <w:t>Power Control</w:t>
      </w:r>
    </w:p>
    <w:p w14:paraId="3C4D7758" w14:textId="27D4E89F" w:rsidR="00055795" w:rsidRPr="00BE1B74" w:rsidRDefault="003A6731" w:rsidP="00055795">
      <w:pPr>
        <w:rPr>
          <w:lang w:val="en-US"/>
        </w:rPr>
      </w:pPr>
      <w:r w:rsidRPr="00BE1B74">
        <w:rPr>
          <w:lang w:val="en-US"/>
        </w:rPr>
        <w:t>RAN1 agreed to study power control for SL-PRS transmissions:</w:t>
      </w:r>
    </w:p>
    <w:p w14:paraId="567FE5CD" w14:textId="468CFD91" w:rsidR="00055795" w:rsidRPr="00BE1B74" w:rsidRDefault="00055795" w:rsidP="003A6731">
      <w:pPr>
        <w:ind w:left="284"/>
        <w:rPr>
          <w:b/>
          <w:bCs/>
          <w:lang w:val="en-US" w:eastAsia="x-none"/>
        </w:rPr>
      </w:pPr>
      <w:r w:rsidRPr="00BE1B74">
        <w:rPr>
          <w:b/>
          <w:bCs/>
          <w:highlight w:val="green"/>
          <w:lang w:val="en-US" w:eastAsia="x-none"/>
        </w:rPr>
        <w:t>Agreement</w:t>
      </w:r>
    </w:p>
    <w:p w14:paraId="039FDF1D" w14:textId="7FEC2BC3" w:rsidR="00055795" w:rsidRPr="00BE1B74" w:rsidRDefault="00055795" w:rsidP="003A6731">
      <w:pPr>
        <w:ind w:left="284"/>
        <w:rPr>
          <w:lang w:val="en-US" w:eastAsia="x-none"/>
        </w:rPr>
      </w:pPr>
      <w:r w:rsidRPr="00BE1B74">
        <w:rPr>
          <w:lang w:val="en-US" w:eastAsia="x-none"/>
        </w:rPr>
        <w:t>Study power control mechanisms for SL-PRS transmission, including whether it is necessary.</w:t>
      </w:r>
    </w:p>
    <w:p w14:paraId="6A479083" w14:textId="7D1310EE" w:rsidR="00055795" w:rsidRPr="00BE1B74" w:rsidRDefault="0056195A" w:rsidP="00055795">
      <w:pPr>
        <w:rPr>
          <w:lang w:val="en-US"/>
        </w:rPr>
      </w:pPr>
      <w:r w:rsidRPr="00BE1B74">
        <w:rPr>
          <w:lang w:val="en-US"/>
        </w:rPr>
        <w:t xml:space="preserve">Proposal to </w:t>
      </w:r>
      <w:r w:rsidR="00911A8F" w:rsidRPr="00BE1B74">
        <w:rPr>
          <w:lang w:val="en-US"/>
        </w:rPr>
        <w:t>use DL power control when applicable.</w:t>
      </w:r>
    </w:p>
    <w:p w14:paraId="78F355F8" w14:textId="30904D64" w:rsidR="00251E7B" w:rsidRPr="00BE1B74" w:rsidRDefault="00251E7B" w:rsidP="00251E7B">
      <w:pPr>
        <w:rPr>
          <w:lang w:val="en-US"/>
        </w:rPr>
      </w:pPr>
      <w:r w:rsidRPr="00BE1B74">
        <w:rPr>
          <w:lang w:val="en-US"/>
        </w:rPr>
        <w:t xml:space="preserve">In sidelink communications, there are methods for performing open-loop power control: sidelink-pathloss based poiwer control and downlink-pathloss based power control. The combination of the two is also supported and both can be disabled as well. </w:t>
      </w:r>
      <w:r w:rsidR="00932B41" w:rsidRPr="00BE1B74">
        <w:rPr>
          <w:lang w:val="en-US"/>
        </w:rPr>
        <w:t xml:space="preserve">We propose to study both types of OLPC and to support at least DL-pathloss based </w:t>
      </w:r>
      <w:r w:rsidR="00785A36" w:rsidRPr="00BE1B74">
        <w:rPr>
          <w:lang w:val="en-US"/>
        </w:rPr>
        <w:t>OLPC for in-coverage UEs.</w:t>
      </w:r>
    </w:p>
    <w:p w14:paraId="2AF5C25B" w14:textId="413ABE82" w:rsidR="00785A36" w:rsidRPr="00BE1B74" w:rsidRDefault="00251E7B" w:rsidP="00785A36">
      <w:pPr>
        <w:pStyle w:val="Caption"/>
        <w:jc w:val="left"/>
        <w:rPr>
          <w:sz w:val="20"/>
          <w:szCs w:val="20"/>
          <w:lang w:val="en-US"/>
        </w:rPr>
      </w:pPr>
      <w:bookmarkStart w:id="48" w:name="_Toc115423973"/>
      <w:r w:rsidRPr="00BE1B74">
        <w:rPr>
          <w:sz w:val="20"/>
          <w:szCs w:val="20"/>
          <w:lang w:val="en-US"/>
        </w:rPr>
        <w:t xml:space="preserve">Proposal </w:t>
      </w:r>
      <w:r w:rsidR="00CC6736" w:rsidRPr="00BE1B74">
        <w:rPr>
          <w:sz w:val="20"/>
          <w:szCs w:val="20"/>
          <w:lang w:val="en-US"/>
        </w:rPr>
        <w:fldChar w:fldCharType="begin"/>
      </w:r>
      <w:r w:rsidR="00CC6736" w:rsidRPr="00BE1B74">
        <w:rPr>
          <w:sz w:val="20"/>
          <w:szCs w:val="20"/>
          <w:lang w:val="en-US"/>
        </w:rPr>
        <w:instrText xml:space="preserve"> SEQ Proposal \* ARABIC </w:instrText>
      </w:r>
      <w:r w:rsidR="00CC6736" w:rsidRPr="00BE1B74">
        <w:rPr>
          <w:sz w:val="20"/>
          <w:szCs w:val="20"/>
          <w:lang w:val="en-US"/>
        </w:rPr>
        <w:fldChar w:fldCharType="separate"/>
      </w:r>
      <w:r w:rsidR="00436C6E">
        <w:rPr>
          <w:noProof/>
          <w:sz w:val="20"/>
          <w:szCs w:val="20"/>
          <w:lang w:val="en-US"/>
        </w:rPr>
        <w:t>26</w:t>
      </w:r>
      <w:r w:rsidR="00CC6736" w:rsidRPr="00BE1B74">
        <w:rPr>
          <w:sz w:val="20"/>
          <w:szCs w:val="20"/>
          <w:lang w:val="en-US"/>
        </w:rPr>
        <w:fldChar w:fldCharType="end"/>
      </w:r>
      <w:r w:rsidR="00785A36" w:rsidRPr="00BE1B74">
        <w:rPr>
          <w:sz w:val="20"/>
          <w:szCs w:val="20"/>
          <w:lang w:val="en-US"/>
        </w:rPr>
        <w:t>: Study SL-pathloss based OLPC for SL-PRS transmission.</w:t>
      </w:r>
      <w:bookmarkEnd w:id="48"/>
    </w:p>
    <w:p w14:paraId="3645E8D5" w14:textId="0C3E0F14" w:rsidR="00785A36" w:rsidRPr="00BE1B74" w:rsidRDefault="00785A36" w:rsidP="00785A36">
      <w:pPr>
        <w:pStyle w:val="Caption"/>
        <w:jc w:val="left"/>
        <w:rPr>
          <w:sz w:val="20"/>
          <w:szCs w:val="20"/>
          <w:lang w:val="en-US"/>
        </w:rPr>
      </w:pPr>
      <w:bookmarkStart w:id="49" w:name="_Toc115423974"/>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436C6E">
        <w:rPr>
          <w:noProof/>
          <w:sz w:val="20"/>
          <w:szCs w:val="20"/>
          <w:lang w:val="en-US"/>
        </w:rPr>
        <w:t>27</w:t>
      </w:r>
      <w:r w:rsidR="00CF3386" w:rsidRPr="00BE1B74">
        <w:rPr>
          <w:noProof/>
          <w:sz w:val="20"/>
          <w:szCs w:val="20"/>
          <w:lang w:val="en-US"/>
        </w:rPr>
        <w:fldChar w:fldCharType="end"/>
      </w:r>
      <w:r w:rsidRPr="00BE1B74">
        <w:rPr>
          <w:sz w:val="20"/>
          <w:szCs w:val="20"/>
          <w:lang w:val="en-US"/>
        </w:rPr>
        <w:t xml:space="preserve">: Support DL-pathloss based OLPC for </w:t>
      </w:r>
      <w:r w:rsidR="0028485C" w:rsidRPr="00BE1B74">
        <w:rPr>
          <w:sz w:val="20"/>
          <w:szCs w:val="20"/>
          <w:lang w:val="en-US"/>
        </w:rPr>
        <w:t>SL-PRS transmission for in-coverage UEs.</w:t>
      </w:r>
      <w:bookmarkEnd w:id="49"/>
    </w:p>
    <w:p w14:paraId="20C1662A" w14:textId="37E6110E" w:rsidR="00466590" w:rsidRPr="00BE1B74"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Conclusions</w:t>
      </w:r>
    </w:p>
    <w:p w14:paraId="5AA906F1" w14:textId="66EFDA81" w:rsidR="00436C6E" w:rsidRDefault="002F7D83">
      <w:pPr>
        <w:pStyle w:val="TableofFigures"/>
        <w:tabs>
          <w:tab w:val="right" w:leader="dot" w:pos="9629"/>
        </w:tabs>
        <w:rPr>
          <w:rFonts w:asciiTheme="minorHAnsi" w:eastAsiaTheme="minorEastAsia" w:hAnsiTheme="minorHAnsi" w:cstheme="minorBidi"/>
          <w:noProof/>
          <w:sz w:val="22"/>
          <w:szCs w:val="22"/>
          <w:lang w:val="en-US"/>
        </w:rPr>
      </w:pPr>
      <w:r w:rsidRPr="00BE1B74">
        <w:rPr>
          <w:lang w:val="en-US"/>
        </w:rPr>
        <w:fldChar w:fldCharType="begin"/>
      </w:r>
      <w:r w:rsidRPr="00BE1B74">
        <w:rPr>
          <w:lang w:val="en-US"/>
        </w:rPr>
        <w:instrText xml:space="preserve"> TOC \n \h \z \c "Observation" </w:instrText>
      </w:r>
      <w:r w:rsidRPr="00BE1B74">
        <w:rPr>
          <w:lang w:val="en-US"/>
        </w:rPr>
        <w:fldChar w:fldCharType="separate"/>
      </w:r>
      <w:hyperlink w:anchor="_Toc115423933" w:history="1">
        <w:r w:rsidR="00436C6E" w:rsidRPr="007A06D8">
          <w:rPr>
            <w:rStyle w:val="Hyperlink"/>
            <w:noProof/>
            <w:lang w:val="en-US"/>
          </w:rPr>
          <w:t>Observation 1: RTT between devices a well-known ranging method, which does not require accurate synchronization among different nodes and has been successfully employed by other connectivity technologies (e.g. WiFi, UWB) for ranging between devices.</w:t>
        </w:r>
      </w:hyperlink>
    </w:p>
    <w:p w14:paraId="217C41F1" w14:textId="4D57785E"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34" w:history="1">
        <w:r w:rsidR="00436C6E" w:rsidRPr="007A06D8">
          <w:rPr>
            <w:rStyle w:val="Hyperlink"/>
            <w:noProof/>
            <w:lang w:val="en-US"/>
          </w:rPr>
          <w:t>Observation 2: Double-sided RTT can mitigate the effect of clock drift when performing RTT ranging.</w:t>
        </w:r>
      </w:hyperlink>
    </w:p>
    <w:p w14:paraId="36FA6DBA" w14:textId="48088E9A"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35" w:history="1">
        <w:r w:rsidR="00436C6E" w:rsidRPr="007A06D8">
          <w:rPr>
            <w:rStyle w:val="Hyperlink"/>
            <w:noProof/>
            <w:lang w:val="en-US"/>
          </w:rPr>
          <w:t>Observation 3: Device Angle of Arrival (AoA) is a positioning method used at a variety of D2D connectivity technologies (e.g. UWB, BT, WiFi) and has been successfully deployed in several occasions.</w:t>
        </w:r>
      </w:hyperlink>
    </w:p>
    <w:p w14:paraId="405054BB" w14:textId="1BEE1EF9"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36" w:history="1">
        <w:r w:rsidR="00436C6E" w:rsidRPr="007A06D8">
          <w:rPr>
            <w:rStyle w:val="Hyperlink"/>
            <w:noProof/>
            <w:lang w:val="en-US"/>
          </w:rPr>
          <w:t>Observation 4: Device Angle of Arrival (AoA) depends significantly on proprietary array configuration(s).</w:t>
        </w:r>
      </w:hyperlink>
    </w:p>
    <w:p w14:paraId="64CF73CE" w14:textId="06C67208"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37" w:history="1">
        <w:r w:rsidR="00436C6E" w:rsidRPr="007A06D8">
          <w:rPr>
            <w:rStyle w:val="Hyperlink"/>
            <w:noProof/>
            <w:lang w:val="en-US"/>
          </w:rPr>
          <w:t>Observation 5: SL-TDOA requires synchronization across the SL anchors in order to result into good positioning performance; a drawback that SL-RTT and SL-AoA methods do not have. Synchronization across SL anchors is simpler to achieve for fixed-location anchors.</w:t>
        </w:r>
      </w:hyperlink>
    </w:p>
    <w:p w14:paraId="059A98EE" w14:textId="622B86ED"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38" w:history="1">
        <w:r w:rsidR="00436C6E" w:rsidRPr="007A06D8">
          <w:rPr>
            <w:rStyle w:val="Hyperlink"/>
            <w:noProof/>
            <w:lang w:val="en-US"/>
          </w:rPr>
          <w:t>Observation 6: Methods of achieving synchronization amongst anchor UEs may need to be looked into if SL-TDOA is considered to be specified.</w:t>
        </w:r>
      </w:hyperlink>
    </w:p>
    <w:p w14:paraId="16E995F1" w14:textId="5BEF6DBC"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39" w:history="1">
        <w:r w:rsidR="00436C6E" w:rsidRPr="007A06D8">
          <w:rPr>
            <w:rStyle w:val="Hyperlink"/>
            <w:noProof/>
            <w:lang w:val="en-US"/>
          </w:rPr>
          <w:t>Observation 7: There are no conditions under which AGC training is not required for sidelink signals.</w:t>
        </w:r>
      </w:hyperlink>
    </w:p>
    <w:p w14:paraId="1A29E9DD" w14:textId="56FC403F"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0" w:history="1">
        <w:r w:rsidR="00436C6E" w:rsidRPr="007A06D8">
          <w:rPr>
            <w:rStyle w:val="Hyperlink"/>
            <w:noProof/>
            <w:lang w:val="en-US"/>
          </w:rPr>
          <w:t>Observation 8: There are no conditions under which Rx-Tx turnaround time is not required for sidelink signals.</w:t>
        </w:r>
      </w:hyperlink>
    </w:p>
    <w:p w14:paraId="54FD764F" w14:textId="09100D4C"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1" w:history="1">
        <w:r w:rsidR="00436C6E" w:rsidRPr="007A06D8">
          <w:rPr>
            <w:rStyle w:val="Hyperlink"/>
            <w:noProof/>
            <w:lang w:val="en-US"/>
          </w:rPr>
          <w:t>Observation 9: Configuration, activation/deactivation, triggering, reservation, and resource selection are distinct operations in sidelink and should be considered separately.</w:t>
        </w:r>
      </w:hyperlink>
    </w:p>
    <w:p w14:paraId="1AB0A94A" w14:textId="30B2AA90"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2" w:history="1">
        <w:r w:rsidR="00436C6E" w:rsidRPr="007A06D8">
          <w:rPr>
            <w:rStyle w:val="Hyperlink"/>
            <w:noProof/>
            <w:lang w:val="en-US"/>
          </w:rPr>
          <w:t>Observation 10: Operations are generally being triggered by the UE’s own higher layers in sidelink when using Mode 2 RA.</w:t>
        </w:r>
      </w:hyperlink>
    </w:p>
    <w:p w14:paraId="065B47A4" w14:textId="094E00E6"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3" w:history="1">
        <w:r w:rsidR="00436C6E" w:rsidRPr="007A06D8">
          <w:rPr>
            <w:rStyle w:val="Hyperlink"/>
            <w:noProof/>
            <w:lang w:val="en-US"/>
          </w:rPr>
          <w:t>Observation 11: Triggering SL-PRS by higher layers offers enhanced security and knowledge of scenario requirements compared to triggering by lower layers.</w:t>
        </w:r>
      </w:hyperlink>
    </w:p>
    <w:p w14:paraId="76D80430" w14:textId="62490720"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4" w:history="1">
        <w:r w:rsidR="00436C6E" w:rsidRPr="007A06D8">
          <w:rPr>
            <w:rStyle w:val="Hyperlink"/>
            <w:noProof/>
            <w:lang w:val="en-US"/>
          </w:rPr>
          <w:t>Observation 12: An explicit trigger is not needed for the reception of SL-PRS. Reservation information suffices to inform the receiver when to expect SL-PRS.</w:t>
        </w:r>
      </w:hyperlink>
    </w:p>
    <w:p w14:paraId="5825ACAF" w14:textId="5F923F5D"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5" w:history="1">
        <w:r w:rsidR="00436C6E" w:rsidRPr="007A06D8">
          <w:rPr>
            <w:rStyle w:val="Hyperlink"/>
            <w:noProof/>
            <w:lang w:val="en-US"/>
          </w:rPr>
          <w:t>Observation 13: PC5-RRC configuration is limited to unicast and could only be applied for that cast type. Hence it is not suitable as the sole method for SL-PRS configuration.</w:t>
        </w:r>
      </w:hyperlink>
    </w:p>
    <w:p w14:paraId="385E8A2B" w14:textId="73902AD3"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6" w:history="1">
        <w:r w:rsidR="00436C6E" w:rsidRPr="007A06D8">
          <w:rPr>
            <w:rStyle w:val="Hyperlink"/>
            <w:noProof/>
            <w:lang w:val="en-US"/>
          </w:rPr>
          <w:t>Observation 14: In some cases, lower layers might need to report resources to be used by other UEs for SL-PRS transmission to higher layers and/or network.</w:t>
        </w:r>
      </w:hyperlink>
    </w:p>
    <w:p w14:paraId="1DE7703C" w14:textId="1A9CC839"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7" w:history="1">
        <w:r w:rsidR="00436C6E" w:rsidRPr="007A06D8">
          <w:rPr>
            <w:rStyle w:val="Hyperlink"/>
            <w:noProof/>
            <w:lang w:val="en-US"/>
          </w:rPr>
          <w:t>Observation 15 Using a shared resource pool for sidelink communications and SL PRS degrades performance of sidelink communications compared to using a dedicated pool for SL PRS.</w:t>
        </w:r>
      </w:hyperlink>
    </w:p>
    <w:p w14:paraId="1029215A" w14:textId="52C974C1" w:rsidR="005925EE" w:rsidRPr="00BE1B74" w:rsidRDefault="002F7D83" w:rsidP="005925EE">
      <w:pPr>
        <w:rPr>
          <w:lang w:val="en-US"/>
        </w:rPr>
      </w:pPr>
      <w:r w:rsidRPr="00BE1B74">
        <w:rPr>
          <w:lang w:val="en-US"/>
        </w:rPr>
        <w:fldChar w:fldCharType="end"/>
      </w:r>
    </w:p>
    <w:p w14:paraId="21790D0A" w14:textId="77777777" w:rsidR="00436C6E" w:rsidRDefault="002F7D83">
      <w:pPr>
        <w:pStyle w:val="TableofFigures"/>
        <w:tabs>
          <w:tab w:val="right" w:leader="dot" w:pos="9629"/>
        </w:tabs>
        <w:rPr>
          <w:rFonts w:asciiTheme="minorHAnsi" w:eastAsiaTheme="minorEastAsia" w:hAnsiTheme="minorHAnsi" w:cstheme="minorBidi"/>
          <w:noProof/>
          <w:sz w:val="22"/>
          <w:szCs w:val="22"/>
          <w:lang w:val="en-US"/>
        </w:rPr>
      </w:pPr>
      <w:r w:rsidRPr="00BE1B74">
        <w:rPr>
          <w:lang w:val="en-US"/>
        </w:rPr>
        <w:fldChar w:fldCharType="begin"/>
      </w:r>
      <w:r w:rsidRPr="00BE1B74">
        <w:rPr>
          <w:lang w:val="en-US"/>
        </w:rPr>
        <w:instrText xml:space="preserve"> TOC \n \h \z \c "Proposal" </w:instrText>
      </w:r>
      <w:r w:rsidRPr="00BE1B74">
        <w:rPr>
          <w:lang w:val="en-US"/>
        </w:rPr>
        <w:fldChar w:fldCharType="separate"/>
      </w:r>
      <w:hyperlink w:anchor="_Toc115423948" w:history="1">
        <w:r w:rsidR="00436C6E" w:rsidRPr="008C6620">
          <w:rPr>
            <w:rStyle w:val="Hyperlink"/>
            <w:noProof/>
            <w:lang w:val="en-US"/>
          </w:rPr>
          <w:t>Proposal 1: Both single-sided and double-sided SL-RTT methods should be introduced for supporting SL positioning/ranging.</w:t>
        </w:r>
      </w:hyperlink>
    </w:p>
    <w:p w14:paraId="3BF60A61"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49" w:history="1">
        <w:r w:rsidR="00436C6E" w:rsidRPr="008C6620">
          <w:rPr>
            <w:rStyle w:val="Hyperlink"/>
            <w:noProof/>
            <w:lang w:val="en-US"/>
          </w:rPr>
          <w:t>Proposal 2: RAN1 to define using a combination of Uu- and PC5-based positioning, as a positioning mode where at least one of the UEs performs SL positioning/ranging measurements and location/range is computed using measurements derived on both SL and Uu.</w:t>
        </w:r>
      </w:hyperlink>
    </w:p>
    <w:p w14:paraId="68F90B98"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0" w:history="1">
        <w:r w:rsidR="00436C6E" w:rsidRPr="008C6620">
          <w:rPr>
            <w:rStyle w:val="Hyperlink"/>
            <w:noProof/>
            <w:lang w:val="en-US"/>
          </w:rPr>
          <w:t>Proposal 3: Use the DL-PRS design as baseline for SL-PRS, i.e. select Alt 1 from the alternatives for SL-PRS waveforms.</w:t>
        </w:r>
      </w:hyperlink>
    </w:p>
    <w:p w14:paraId="353EB6B0"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1" w:history="1">
        <w:r w:rsidR="00436C6E" w:rsidRPr="008C6620">
          <w:rPr>
            <w:rStyle w:val="Hyperlink"/>
            <w:noProof/>
            <w:lang w:val="en-US"/>
          </w:rPr>
          <w:t xml:space="preserve">Proposal 4: SL-PRS design has the following properties: N &gt; 1, M </w:t>
        </w:r>
        <m:oMath>
          <m:r>
            <w:rPr>
              <w:rStyle w:val="Hyperlink"/>
              <w:rFonts w:ascii="Cambria Math" w:hAnsi="Cambria Math"/>
              <w:noProof/>
              <w:lang w:val="en-US"/>
            </w:rPr>
            <m:t>&gt;</m:t>
          </m:r>
          <m:r>
            <m:rPr>
              <m:sty m:val="bi"/>
            </m:rPr>
            <w:rPr>
              <w:rStyle w:val="Hyperlink"/>
              <w:rFonts w:ascii="Cambria Math" w:hAnsi="Cambria Math"/>
              <w:noProof/>
              <w:lang w:val="en-US"/>
            </w:rPr>
            <m:t>1</m:t>
          </m:r>
        </m:oMath>
        <w:r w:rsidR="00436C6E" w:rsidRPr="008C6620">
          <w:rPr>
            <w:rStyle w:val="Hyperlink"/>
            <w:noProof/>
            <w:lang w:val="en-US"/>
          </w:rPr>
          <w:t>, where M does not include the symbol used for AGC training.</w:t>
        </w:r>
      </w:hyperlink>
    </w:p>
    <w:p w14:paraId="41F34A11"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2" w:history="1">
        <w:r w:rsidR="00436C6E" w:rsidRPr="008C6620">
          <w:rPr>
            <w:rStyle w:val="Hyperlink"/>
            <w:noProof/>
            <w:lang w:val="en-US"/>
          </w:rPr>
          <w:t>Proposal 5: Resuse at least a subset the frequency and time domain patterns from DL-PRS.</w:t>
        </w:r>
      </w:hyperlink>
    </w:p>
    <w:p w14:paraId="2D6D36A2"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3" w:history="1">
        <w:r w:rsidR="00436C6E" w:rsidRPr="008C6620">
          <w:rPr>
            <w:rStyle w:val="Hyperlink"/>
            <w:noProof/>
            <w:lang w:val="en-US"/>
          </w:rPr>
          <w:t>Proposal 6: Sidelink PRS transmissions accommodate AGC training at the receiver by introducing a dedicated AGC training symbol prior to the first SL-PRS symbol.</w:t>
        </w:r>
      </w:hyperlink>
    </w:p>
    <w:p w14:paraId="51D5B121"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4" w:history="1">
        <w:r w:rsidR="00436C6E" w:rsidRPr="008C6620">
          <w:rPr>
            <w:rStyle w:val="Hyperlink"/>
            <w:noProof/>
            <w:lang w:val="en-US"/>
          </w:rPr>
          <w:t>Proposal 7: Sidelink PRS transmission accommodate Rx-Tx turnaround time and RAN1 to further study the details.</w:t>
        </w:r>
      </w:hyperlink>
    </w:p>
    <w:p w14:paraId="0DF91562"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5" w:history="1">
        <w:r w:rsidR="00436C6E" w:rsidRPr="008C6620">
          <w:rPr>
            <w:rStyle w:val="Hyperlink"/>
            <w:noProof/>
            <w:lang w:val="en-US"/>
          </w:rPr>
          <w:t>Proposal 8: There is no data/control transmission in time-frequency grid of SL PRS resources.</w:t>
        </w:r>
      </w:hyperlink>
    </w:p>
    <w:p w14:paraId="27B614A3"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6" w:history="1">
        <w:r w:rsidR="00436C6E" w:rsidRPr="008C6620">
          <w:rPr>
            <w:rStyle w:val="Hyperlink"/>
            <w:noProof/>
            <w:lang w:val="en-US"/>
          </w:rPr>
          <w:t>Proposal 9: FDM multiplexing with other signals at RE level inside of SL PRS time-frequency grid is precluded.</w:t>
        </w:r>
      </w:hyperlink>
    </w:p>
    <w:p w14:paraId="0F42885C"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7" w:history="1">
        <w:r w:rsidR="00436C6E" w:rsidRPr="008C6620">
          <w:rPr>
            <w:rStyle w:val="Hyperlink"/>
            <w:noProof/>
            <w:lang w:val="en-US"/>
          </w:rPr>
          <w:t>Proposal 10: Transmission of other SL signals and channels in the same OFDM symbol as SL PRS is precluded.</w:t>
        </w:r>
      </w:hyperlink>
    </w:p>
    <w:p w14:paraId="0675EE6B"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8" w:history="1">
        <w:r w:rsidR="00436C6E" w:rsidRPr="008C6620">
          <w:rPr>
            <w:rStyle w:val="Hyperlink"/>
            <w:noProof/>
            <w:lang w:val="en-US"/>
          </w:rPr>
          <w:t>Proposal 11: Support SL-PRS transmission triggering at the physical layer by the UE’s own higher layers only.</w:t>
        </w:r>
      </w:hyperlink>
    </w:p>
    <w:p w14:paraId="75482CCD"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59" w:history="1">
        <w:r w:rsidR="00436C6E" w:rsidRPr="008C6620">
          <w:rPr>
            <w:rStyle w:val="Hyperlink"/>
            <w:noProof/>
            <w:lang w:val="en-US"/>
          </w:rPr>
          <w:t>Proposal 12: Support SL-PRS transmission activation/deactivation at the physical layer by the UE’s own higher layers only.</w:t>
        </w:r>
      </w:hyperlink>
    </w:p>
    <w:p w14:paraId="6CEB9B92"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0" w:history="1">
        <w:r w:rsidR="00436C6E" w:rsidRPr="008C6620">
          <w:rPr>
            <w:rStyle w:val="Hyperlink"/>
            <w:noProof/>
            <w:lang w:val="en-US"/>
          </w:rPr>
          <w:t>Proposal 13: The UE’s own higher layers select and indicate resources to its physical layer for SL-PRS in Scheme-2 SL PRS resource selection.</w:t>
        </w:r>
      </w:hyperlink>
    </w:p>
    <w:p w14:paraId="25BC2DD8"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1" w:history="1">
        <w:r w:rsidR="00436C6E" w:rsidRPr="008C6620">
          <w:rPr>
            <w:rStyle w:val="Hyperlink"/>
            <w:noProof/>
            <w:lang w:val="en-US"/>
          </w:rPr>
          <w:t>Proposal 14: SL-PRS resource reservations are indicated to the receiver UE by a higher layer message.</w:t>
        </w:r>
      </w:hyperlink>
    </w:p>
    <w:p w14:paraId="3F379069"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2" w:history="1">
        <w:r w:rsidR="00436C6E" w:rsidRPr="008C6620">
          <w:rPr>
            <w:rStyle w:val="Hyperlink"/>
            <w:noProof/>
            <w:lang w:val="en-US"/>
          </w:rPr>
          <w:t xml:space="preserve">Proposal 15: Introduce </w:t>
        </w:r>
        <w:r w:rsidR="00436C6E" w:rsidRPr="008C6620">
          <w:rPr>
            <w:rStyle w:val="Hyperlink"/>
            <w:rFonts w:eastAsia="Batang"/>
            <w:noProof/>
            <w:lang w:val="en-US" w:eastAsia="x-none"/>
          </w:rPr>
          <w:t>potential mechanisms for SL-PRS resource coordination across a number of transmitting UEs (e.g. IUC-like solutions).</w:t>
        </w:r>
      </w:hyperlink>
    </w:p>
    <w:p w14:paraId="51ABD6EC"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3" w:history="1">
        <w:r w:rsidR="00436C6E" w:rsidRPr="008C6620">
          <w:rPr>
            <w:rStyle w:val="Hyperlink"/>
            <w:noProof/>
            <w:lang w:val="en-US"/>
          </w:rPr>
          <w:t>Proposal 16: Support SL PRS-only resource pools where only SL-PRS transmissions can take place without other SL signals or channels.</w:t>
        </w:r>
      </w:hyperlink>
    </w:p>
    <w:p w14:paraId="48610037"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4" w:history="1">
        <w:r w:rsidR="00436C6E" w:rsidRPr="008C6620">
          <w:rPr>
            <w:rStyle w:val="Hyperlink"/>
            <w:noProof/>
            <w:lang w:val="en-US"/>
          </w:rPr>
          <w:t>Proposal 17: Support the dedicated SL-PRS resource pool being on a carrier that is different from that of the sidelink communications resource pool.</w:t>
        </w:r>
      </w:hyperlink>
    </w:p>
    <w:p w14:paraId="4C5207B6"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5" w:history="1">
        <w:r w:rsidR="00436C6E" w:rsidRPr="008C6620">
          <w:rPr>
            <w:rStyle w:val="Hyperlink"/>
            <w:noProof/>
            <w:lang w:val="en-US"/>
          </w:rPr>
          <w:t>Proposal 18: Support UE Rx-Tx time difference measurements derived on SL-PRS to enable SL-RTT ranging.</w:t>
        </w:r>
      </w:hyperlink>
    </w:p>
    <w:p w14:paraId="01FEA0C5"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6" w:history="1">
        <w:r w:rsidR="00436C6E" w:rsidRPr="008C6620">
          <w:rPr>
            <w:rStyle w:val="Hyperlink"/>
            <w:noProof/>
            <w:lang w:val="en-US"/>
          </w:rPr>
          <w:t>Proposal 19: Support angle of arrival (both azimuth and zenith angles) measurements to enable SL-AoA positioning.</w:t>
        </w:r>
      </w:hyperlink>
    </w:p>
    <w:p w14:paraId="206A5C44"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7" w:history="1">
        <w:r w:rsidR="00436C6E" w:rsidRPr="008C6620">
          <w:rPr>
            <w:rStyle w:val="Hyperlink"/>
            <w:noProof/>
            <w:lang w:val="en-US"/>
          </w:rPr>
          <w:t>Proposal 20: If SL-TDoA and SL-AoD are supported, introduce RSTD, RSRP, and RSRPP measurements.</w:t>
        </w:r>
      </w:hyperlink>
    </w:p>
    <w:p w14:paraId="2B62671C"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8" w:history="1">
        <w:r w:rsidR="00436C6E" w:rsidRPr="008C6620">
          <w:rPr>
            <w:rStyle w:val="Hyperlink"/>
            <w:noProof/>
            <w:lang w:val="en-US"/>
          </w:rPr>
          <w:t>Proposal 21: From RAN1 perspective, the SL positioning report is a high-layer report. Up to RAN2 &amp; SA2 working groups to identify and design the necessary architecture, signaling and protocols.</w:t>
        </w:r>
      </w:hyperlink>
    </w:p>
    <w:p w14:paraId="791A75CF"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69" w:history="1">
        <w:r w:rsidR="00436C6E" w:rsidRPr="008C6620">
          <w:rPr>
            <w:rStyle w:val="Hyperlink"/>
            <w:noProof/>
            <w:lang w:val="en-US"/>
          </w:rPr>
          <w:t>Proposal 22: Study information to be included in a sidelink positioning measurement report, in addition to the basic UE measurements, including at least the following: time stamp(s), quality metric(s), UE-ID(s), SL-PRS resource ID(s).</w:t>
        </w:r>
      </w:hyperlink>
    </w:p>
    <w:p w14:paraId="072681D6"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70" w:history="1">
        <w:r w:rsidR="00436C6E" w:rsidRPr="008C6620">
          <w:rPr>
            <w:rStyle w:val="Hyperlink"/>
            <w:noProof/>
            <w:lang w:val="en-US"/>
          </w:rPr>
          <w:t>Proposal 23: Support higher-layer one-shot measurement reporting.</w:t>
        </w:r>
      </w:hyperlink>
    </w:p>
    <w:p w14:paraId="6B4F9720"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71" w:history="1">
        <w:r w:rsidR="00436C6E" w:rsidRPr="008C6620">
          <w:rPr>
            <w:rStyle w:val="Hyperlink"/>
            <w:noProof/>
            <w:lang w:val="en-US"/>
          </w:rPr>
          <w:t>Proposal 24: Support higher-layer periodic measurement reporting.</w:t>
        </w:r>
      </w:hyperlink>
    </w:p>
    <w:p w14:paraId="6765A327"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72" w:history="1">
        <w:r w:rsidR="00436C6E" w:rsidRPr="008C6620">
          <w:rPr>
            <w:rStyle w:val="Hyperlink"/>
            <w:noProof/>
            <w:lang w:val="en-US"/>
          </w:rPr>
          <w:t>Proposal 25: SL positioning measurement reports are transmitted as any other sidelink data and no special resource allocation mechanism is introduced for them.</w:t>
        </w:r>
      </w:hyperlink>
    </w:p>
    <w:p w14:paraId="41310B2D"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73" w:history="1">
        <w:r w:rsidR="00436C6E" w:rsidRPr="008C6620">
          <w:rPr>
            <w:rStyle w:val="Hyperlink"/>
            <w:noProof/>
            <w:lang w:val="en-US"/>
          </w:rPr>
          <w:t>Proposal 26: Study SL-pathloss based OLPC for SL-PRS transmission.</w:t>
        </w:r>
      </w:hyperlink>
    </w:p>
    <w:p w14:paraId="1186886E" w14:textId="77777777" w:rsidR="00436C6E" w:rsidRDefault="00000000">
      <w:pPr>
        <w:pStyle w:val="TableofFigures"/>
        <w:tabs>
          <w:tab w:val="right" w:leader="dot" w:pos="9629"/>
        </w:tabs>
        <w:rPr>
          <w:rFonts w:asciiTheme="minorHAnsi" w:eastAsiaTheme="minorEastAsia" w:hAnsiTheme="minorHAnsi" w:cstheme="minorBidi"/>
          <w:noProof/>
          <w:sz w:val="22"/>
          <w:szCs w:val="22"/>
          <w:lang w:val="en-US"/>
        </w:rPr>
      </w:pPr>
      <w:hyperlink w:anchor="_Toc115423974" w:history="1">
        <w:r w:rsidR="00436C6E" w:rsidRPr="008C6620">
          <w:rPr>
            <w:rStyle w:val="Hyperlink"/>
            <w:noProof/>
            <w:lang w:val="en-US"/>
          </w:rPr>
          <w:t>Proposal 27: Support DL-pathloss based OLPC for SL-PRS transmission for in-coverage UEs.</w:t>
        </w:r>
      </w:hyperlink>
    </w:p>
    <w:p w14:paraId="783F3316" w14:textId="712C9795" w:rsidR="002F7D83" w:rsidRPr="00BE1B74" w:rsidRDefault="002F7D83" w:rsidP="005925EE">
      <w:pPr>
        <w:rPr>
          <w:lang w:val="en-US"/>
        </w:rPr>
      </w:pPr>
      <w:r w:rsidRPr="00BE1B74">
        <w:rPr>
          <w:lang w:val="en-US"/>
        </w:rPr>
        <w:fldChar w:fldCharType="end"/>
      </w:r>
    </w:p>
    <w:p w14:paraId="42D533AD" w14:textId="5340DB2E" w:rsidR="0044506E" w:rsidRPr="00BE1B74" w:rsidRDefault="00466590" w:rsidP="0044506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References</w:t>
      </w:r>
      <w:bookmarkStart w:id="50" w:name="_Ref450583331"/>
      <w:bookmarkEnd w:id="50"/>
    </w:p>
    <w:p w14:paraId="06069781" w14:textId="10C100EE" w:rsidR="001C5626" w:rsidRPr="00BE1B74" w:rsidRDefault="00B35E9E"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1" w:name="_Ref111192391"/>
      <w:r w:rsidRPr="00BE1B74">
        <w:rPr>
          <w:rFonts w:eastAsia="SimSun"/>
          <w:lang w:val="en-US"/>
        </w:rPr>
        <w:t xml:space="preserve">RP-213588 “Revised SID on Study on expanded and improved NR positioning,” Intel (Email discussion moderator), </w:t>
      </w:r>
      <w:r w:rsidRPr="00BE1B74">
        <w:rPr>
          <w:rFonts w:eastAsia="SimSun"/>
          <w:lang w:val="en-US"/>
        </w:rPr>
        <w:lastRenderedPageBreak/>
        <w:t>RAN #94-e.</w:t>
      </w:r>
      <w:bookmarkEnd w:id="51"/>
    </w:p>
    <w:p w14:paraId="57C5C226" w14:textId="61087EE4" w:rsidR="00780C98" w:rsidRPr="00BE1B74" w:rsidRDefault="00780C98"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2" w:name="_Ref101978292"/>
      <w:r w:rsidRPr="00BE1B74">
        <w:rPr>
          <w:rFonts w:eastAsia="SimSun"/>
          <w:lang w:val="en-US"/>
        </w:rPr>
        <w:t>Chair</w:t>
      </w:r>
      <w:r w:rsidR="00A77AB6" w:rsidRPr="00BE1B74">
        <w:rPr>
          <w:rFonts w:eastAsia="SimSun"/>
          <w:lang w:val="en-US"/>
        </w:rPr>
        <w:t>’s</w:t>
      </w:r>
      <w:r w:rsidR="00ED2DBD" w:rsidRPr="00BE1B74">
        <w:rPr>
          <w:rFonts w:eastAsia="SimSun"/>
          <w:lang w:val="en-US"/>
        </w:rPr>
        <w:t xml:space="preserve"> Notes, RAN1 AdHoc 1901, </w:t>
      </w:r>
      <w:r w:rsidR="007239CA" w:rsidRPr="00BE1B74">
        <w:rPr>
          <w:rFonts w:eastAsia="SimSun"/>
          <w:lang w:val="en-US"/>
        </w:rPr>
        <w:t>Taipei, Taiwan, January, 2019.</w:t>
      </w:r>
      <w:bookmarkEnd w:id="52"/>
    </w:p>
    <w:p w14:paraId="6C8A2E56" w14:textId="7FECE249" w:rsidR="00D6642B" w:rsidRPr="00BE1B74" w:rsidRDefault="00D6642B"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3" w:name="_Ref111023348"/>
      <w:r w:rsidRPr="00BE1B74">
        <w:rPr>
          <w:rFonts w:eastAsia="SimSun"/>
          <w:lang w:val="en-US"/>
        </w:rPr>
        <w:t>Chair</w:t>
      </w:r>
      <w:r w:rsidR="00A77AB6" w:rsidRPr="00BE1B74">
        <w:rPr>
          <w:rFonts w:eastAsia="SimSun"/>
          <w:lang w:val="en-US"/>
        </w:rPr>
        <w:t>’s</w:t>
      </w:r>
      <w:r w:rsidRPr="00BE1B74">
        <w:rPr>
          <w:rFonts w:eastAsia="SimSun"/>
          <w:lang w:val="en-US"/>
        </w:rPr>
        <w:t xml:space="preserve"> Notes, RAN1 #109-e, electronic meeting, May 2022.</w:t>
      </w:r>
      <w:bookmarkEnd w:id="53"/>
    </w:p>
    <w:p w14:paraId="5DC19AC7" w14:textId="114CEE59" w:rsidR="007C236C" w:rsidRPr="00BE1B74" w:rsidRDefault="007C236C"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4" w:name="_Ref115080358"/>
      <w:r w:rsidRPr="00BE1B74">
        <w:rPr>
          <w:rFonts w:eastAsia="SimSun"/>
          <w:lang w:val="en-US"/>
        </w:rPr>
        <w:t>Chair</w:t>
      </w:r>
      <w:r w:rsidR="00A77AB6" w:rsidRPr="00BE1B74">
        <w:rPr>
          <w:rFonts w:eastAsia="SimSun"/>
          <w:lang w:val="en-US"/>
        </w:rPr>
        <w:t>’s</w:t>
      </w:r>
      <w:r w:rsidRPr="00BE1B74">
        <w:rPr>
          <w:rFonts w:eastAsia="SimSun"/>
          <w:lang w:val="en-US"/>
        </w:rPr>
        <w:t xml:space="preserve"> Notes RAN1 #110, Toulouse, August 2022.</w:t>
      </w:r>
      <w:bookmarkEnd w:id="54"/>
    </w:p>
    <w:p w14:paraId="67618288" w14:textId="00499D8F" w:rsidR="00A77AB6" w:rsidRPr="00BE1B74" w:rsidRDefault="00A77AB6"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BE1B74">
        <w:rPr>
          <w:rFonts w:eastAsia="SimSun"/>
          <w:lang w:val="en-US"/>
        </w:rPr>
        <w:t xml:space="preserve">Chair’s Notes RAN2 </w:t>
      </w:r>
      <w:r w:rsidR="00596B94" w:rsidRPr="00BE1B74">
        <w:rPr>
          <w:rFonts w:eastAsia="SimSun"/>
          <w:lang w:val="en-US"/>
        </w:rPr>
        <w:t>#119-e, electronic meeting</w:t>
      </w:r>
      <w:r w:rsidR="00636132" w:rsidRPr="00BE1B74">
        <w:rPr>
          <w:rFonts w:eastAsia="SimSun"/>
          <w:lang w:val="en-US"/>
        </w:rPr>
        <w:t>,</w:t>
      </w:r>
      <w:r w:rsidR="00596B94" w:rsidRPr="00BE1B74">
        <w:rPr>
          <w:rFonts w:eastAsia="SimSun"/>
          <w:lang w:val="en-US"/>
        </w:rPr>
        <w:t xml:space="preserve"> August 2022.</w:t>
      </w:r>
    </w:p>
    <w:p w14:paraId="330BB220" w14:textId="059197E3" w:rsidR="00636132" w:rsidRPr="00BE1B74" w:rsidRDefault="00636132"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BE1B74">
        <w:rPr>
          <w:rFonts w:eastAsia="SimSun"/>
          <w:lang w:val="en-US"/>
        </w:rPr>
        <w:t>R2-</w:t>
      </w:r>
      <w:r w:rsidR="007A0D21" w:rsidRPr="00BE1B74">
        <w:rPr>
          <w:rFonts w:eastAsia="SimSun"/>
          <w:lang w:val="en-US"/>
        </w:rPr>
        <w:t>2210363</w:t>
      </w:r>
      <w:r w:rsidRPr="00BE1B74">
        <w:rPr>
          <w:rFonts w:eastAsia="SimSun"/>
          <w:lang w:val="en-US"/>
        </w:rPr>
        <w:t xml:space="preserve">, “Study of Sidelink Positioning Architecture, Signaling and Procedures,” </w:t>
      </w:r>
      <w:r w:rsidR="00A20A6E" w:rsidRPr="00BE1B74">
        <w:rPr>
          <w:rFonts w:eastAsia="SimSun"/>
          <w:lang w:val="en-US"/>
        </w:rPr>
        <w:t>Qualcomm Inc., RAN2 #119-e, electronic meeting, August 2022</w:t>
      </w:r>
      <w:r w:rsidRPr="00BE1B74">
        <w:rPr>
          <w:rFonts w:eastAsia="SimSun"/>
          <w:lang w:val="en-US"/>
        </w:rPr>
        <w:t>.</w:t>
      </w:r>
    </w:p>
    <w:p w14:paraId="0B8FD600" w14:textId="6B7963C0" w:rsidR="00EA297C" w:rsidRPr="00BE1B74" w:rsidRDefault="00EA297C"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5" w:name="_Ref115379533"/>
      <w:r w:rsidRPr="00BE1B74">
        <w:rPr>
          <w:rFonts w:eastAsia="SimSun"/>
          <w:lang w:val="en-US"/>
        </w:rPr>
        <w:t>R1-2208186, “Moderator Summary #4 on potential solutions for SL positioning,” Moderator (Qualcomm), RAN1 #110, Toulouse, August 2022.</w:t>
      </w:r>
      <w:bookmarkEnd w:id="55"/>
    </w:p>
    <w:p w14:paraId="4584FFB6" w14:textId="77777777" w:rsidR="00F4281B" w:rsidRPr="00BE1B74" w:rsidRDefault="00F4281B" w:rsidP="00F4281B">
      <w:pPr>
        <w:spacing w:after="0"/>
        <w:rPr>
          <w:rFonts w:eastAsia="SimSun"/>
          <w:sz w:val="24"/>
          <w:szCs w:val="24"/>
          <w:lang w:val="en-US"/>
        </w:rPr>
      </w:pPr>
    </w:p>
    <w:sectPr w:rsidR="00F4281B" w:rsidRPr="00BE1B74" w:rsidSect="004F3F99">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6A654" w14:textId="77777777" w:rsidR="00596DAB" w:rsidRDefault="00596DAB">
      <w:r>
        <w:separator/>
      </w:r>
    </w:p>
  </w:endnote>
  <w:endnote w:type="continuationSeparator" w:id="0">
    <w:p w14:paraId="2FF8ECA7" w14:textId="77777777" w:rsidR="00596DAB" w:rsidRDefault="00596DAB">
      <w:r>
        <w:continuationSeparator/>
      </w:r>
    </w:p>
  </w:endnote>
  <w:endnote w:type="continuationNotice" w:id="1">
    <w:p w14:paraId="18AB1D1D" w14:textId="77777777" w:rsidR="00596DAB" w:rsidRDefault="00596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7123" w14:textId="77777777" w:rsidR="00596DAB" w:rsidRDefault="00596DAB">
      <w:r>
        <w:separator/>
      </w:r>
    </w:p>
  </w:footnote>
  <w:footnote w:type="continuationSeparator" w:id="0">
    <w:p w14:paraId="0EE9E972" w14:textId="77777777" w:rsidR="00596DAB" w:rsidRDefault="00596DAB">
      <w:r>
        <w:continuationSeparator/>
      </w:r>
    </w:p>
  </w:footnote>
  <w:footnote w:type="continuationNotice" w:id="1">
    <w:p w14:paraId="1EA85224" w14:textId="77777777" w:rsidR="00596DAB" w:rsidRDefault="00596D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32613067">
    <w:abstractNumId w:val="22"/>
  </w:num>
  <w:num w:numId="2" w16cid:durableId="1767386215">
    <w:abstractNumId w:val="14"/>
  </w:num>
  <w:num w:numId="3" w16cid:durableId="1980527833">
    <w:abstractNumId w:val="24"/>
  </w:num>
  <w:num w:numId="4" w16cid:durableId="535001698">
    <w:abstractNumId w:val="15"/>
  </w:num>
  <w:num w:numId="5" w16cid:durableId="1179850982">
    <w:abstractNumId w:val="12"/>
  </w:num>
  <w:num w:numId="6" w16cid:durableId="2072726791">
    <w:abstractNumId w:val="19"/>
  </w:num>
  <w:num w:numId="7" w16cid:durableId="2111772440">
    <w:abstractNumId w:val="3"/>
  </w:num>
  <w:num w:numId="8" w16cid:durableId="63601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6279780">
    <w:abstractNumId w:val="25"/>
  </w:num>
  <w:num w:numId="10" w16cid:durableId="703604997">
    <w:abstractNumId w:val="20"/>
  </w:num>
  <w:num w:numId="11" w16cid:durableId="557976320">
    <w:abstractNumId w:val="10"/>
  </w:num>
  <w:num w:numId="12" w16cid:durableId="1375078256">
    <w:abstractNumId w:val="8"/>
  </w:num>
  <w:num w:numId="13" w16cid:durableId="795759309">
    <w:abstractNumId w:val="7"/>
  </w:num>
  <w:num w:numId="14" w16cid:durableId="215509994">
    <w:abstractNumId w:val="5"/>
  </w:num>
  <w:num w:numId="15" w16cid:durableId="334384799">
    <w:abstractNumId w:val="23"/>
  </w:num>
  <w:num w:numId="16" w16cid:durableId="1282998713">
    <w:abstractNumId w:val="18"/>
  </w:num>
  <w:num w:numId="17" w16cid:durableId="159198282">
    <w:abstractNumId w:val="17"/>
  </w:num>
  <w:num w:numId="18" w16cid:durableId="484783554">
    <w:abstractNumId w:val="13"/>
  </w:num>
  <w:num w:numId="19" w16cid:durableId="402945165">
    <w:abstractNumId w:val="21"/>
  </w:num>
  <w:num w:numId="20" w16cid:durableId="79564457">
    <w:abstractNumId w:val="6"/>
  </w:num>
  <w:num w:numId="21" w16cid:durableId="798644737">
    <w:abstractNumId w:val="4"/>
  </w:num>
  <w:num w:numId="22" w16cid:durableId="1333951507">
    <w:abstractNumId w:val="26"/>
  </w:num>
  <w:num w:numId="23" w16cid:durableId="971637224">
    <w:abstractNumId w:val="9"/>
  </w:num>
  <w:num w:numId="24" w16cid:durableId="2144300300">
    <w:abstractNumId w:val="23"/>
  </w:num>
  <w:num w:numId="25" w16cid:durableId="604769797">
    <w:abstractNumId w:val="16"/>
  </w:num>
  <w:num w:numId="26" w16cid:durableId="239800127">
    <w:abstractNumId w:val="2"/>
  </w:num>
  <w:num w:numId="27" w16cid:durableId="50262328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61C4"/>
    <w:rsid w:val="0001654F"/>
    <w:rsid w:val="0001664E"/>
    <w:rsid w:val="00016AF9"/>
    <w:rsid w:val="00016BF1"/>
    <w:rsid w:val="00016E21"/>
    <w:rsid w:val="00017386"/>
    <w:rsid w:val="0001742C"/>
    <w:rsid w:val="000177DE"/>
    <w:rsid w:val="00017AF5"/>
    <w:rsid w:val="00017FF8"/>
    <w:rsid w:val="000201F6"/>
    <w:rsid w:val="000204E1"/>
    <w:rsid w:val="0002070C"/>
    <w:rsid w:val="00020733"/>
    <w:rsid w:val="00020822"/>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1AD"/>
    <w:rsid w:val="000A2537"/>
    <w:rsid w:val="000A256A"/>
    <w:rsid w:val="000A29A7"/>
    <w:rsid w:val="000A2B1A"/>
    <w:rsid w:val="000A30B0"/>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564"/>
    <w:rsid w:val="000F69B6"/>
    <w:rsid w:val="000F76CF"/>
    <w:rsid w:val="000F78CE"/>
    <w:rsid w:val="000F7E58"/>
    <w:rsid w:val="001001E2"/>
    <w:rsid w:val="00100222"/>
    <w:rsid w:val="001005CA"/>
    <w:rsid w:val="00100D8C"/>
    <w:rsid w:val="001015C3"/>
    <w:rsid w:val="001017B8"/>
    <w:rsid w:val="00101BB5"/>
    <w:rsid w:val="00101D1D"/>
    <w:rsid w:val="00101D2E"/>
    <w:rsid w:val="00101DCF"/>
    <w:rsid w:val="00101FA6"/>
    <w:rsid w:val="001020CE"/>
    <w:rsid w:val="001020E3"/>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765"/>
    <w:rsid w:val="00111A07"/>
    <w:rsid w:val="00111A29"/>
    <w:rsid w:val="00111A7D"/>
    <w:rsid w:val="00111E59"/>
    <w:rsid w:val="00111EBA"/>
    <w:rsid w:val="0011203E"/>
    <w:rsid w:val="00112217"/>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BB9"/>
    <w:rsid w:val="001201C5"/>
    <w:rsid w:val="00120295"/>
    <w:rsid w:val="00120F24"/>
    <w:rsid w:val="00121520"/>
    <w:rsid w:val="00121673"/>
    <w:rsid w:val="00121AC4"/>
    <w:rsid w:val="00121CB0"/>
    <w:rsid w:val="00121E62"/>
    <w:rsid w:val="0012201A"/>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5055"/>
    <w:rsid w:val="0016540C"/>
    <w:rsid w:val="00165596"/>
    <w:rsid w:val="00165793"/>
    <w:rsid w:val="00165BA0"/>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5A6"/>
    <w:rsid w:val="001875CB"/>
    <w:rsid w:val="001876BE"/>
    <w:rsid w:val="0018776E"/>
    <w:rsid w:val="00187E7F"/>
    <w:rsid w:val="00190918"/>
    <w:rsid w:val="00190946"/>
    <w:rsid w:val="0019094C"/>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8C1"/>
    <w:rsid w:val="001E0915"/>
    <w:rsid w:val="001E09B1"/>
    <w:rsid w:val="001E0AA2"/>
    <w:rsid w:val="001E0C3B"/>
    <w:rsid w:val="001E0EB9"/>
    <w:rsid w:val="001E0FE3"/>
    <w:rsid w:val="001E103B"/>
    <w:rsid w:val="001E1716"/>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D6"/>
    <w:rsid w:val="00234403"/>
    <w:rsid w:val="00234520"/>
    <w:rsid w:val="00234995"/>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872"/>
    <w:rsid w:val="00267991"/>
    <w:rsid w:val="002679A7"/>
    <w:rsid w:val="0027019C"/>
    <w:rsid w:val="002701F4"/>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E36"/>
    <w:rsid w:val="00323EF3"/>
    <w:rsid w:val="00324844"/>
    <w:rsid w:val="003249CE"/>
    <w:rsid w:val="00324BDF"/>
    <w:rsid w:val="00324D51"/>
    <w:rsid w:val="00324E83"/>
    <w:rsid w:val="00324F8E"/>
    <w:rsid w:val="00325362"/>
    <w:rsid w:val="003253F8"/>
    <w:rsid w:val="0032545A"/>
    <w:rsid w:val="00326192"/>
    <w:rsid w:val="003261C1"/>
    <w:rsid w:val="003261CC"/>
    <w:rsid w:val="00326408"/>
    <w:rsid w:val="0032671F"/>
    <w:rsid w:val="00326812"/>
    <w:rsid w:val="00326E79"/>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342D"/>
    <w:rsid w:val="0035366B"/>
    <w:rsid w:val="00353B75"/>
    <w:rsid w:val="00353DBE"/>
    <w:rsid w:val="0035465B"/>
    <w:rsid w:val="00354F2B"/>
    <w:rsid w:val="00355EF3"/>
    <w:rsid w:val="00355F8E"/>
    <w:rsid w:val="0035601A"/>
    <w:rsid w:val="0035613F"/>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91"/>
    <w:rsid w:val="003A142F"/>
    <w:rsid w:val="003A1630"/>
    <w:rsid w:val="003A1711"/>
    <w:rsid w:val="003A1D6C"/>
    <w:rsid w:val="003A211B"/>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41D"/>
    <w:rsid w:val="003C447B"/>
    <w:rsid w:val="003C45CF"/>
    <w:rsid w:val="003C4734"/>
    <w:rsid w:val="003C4850"/>
    <w:rsid w:val="003C4A86"/>
    <w:rsid w:val="003C4B6C"/>
    <w:rsid w:val="003C5410"/>
    <w:rsid w:val="003C5705"/>
    <w:rsid w:val="003C5807"/>
    <w:rsid w:val="003C59EE"/>
    <w:rsid w:val="003C5A5A"/>
    <w:rsid w:val="003C5FCD"/>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D7C"/>
    <w:rsid w:val="003D1DD7"/>
    <w:rsid w:val="003D20CD"/>
    <w:rsid w:val="003D2442"/>
    <w:rsid w:val="003D2466"/>
    <w:rsid w:val="003D253F"/>
    <w:rsid w:val="003D2713"/>
    <w:rsid w:val="003D2B94"/>
    <w:rsid w:val="003D2D84"/>
    <w:rsid w:val="003D3CED"/>
    <w:rsid w:val="003D3E68"/>
    <w:rsid w:val="003D463B"/>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73"/>
    <w:rsid w:val="004137CD"/>
    <w:rsid w:val="00413BB0"/>
    <w:rsid w:val="00413EF8"/>
    <w:rsid w:val="00414475"/>
    <w:rsid w:val="00415738"/>
    <w:rsid w:val="004159A7"/>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DC0"/>
    <w:rsid w:val="0042142F"/>
    <w:rsid w:val="004219D4"/>
    <w:rsid w:val="00422284"/>
    <w:rsid w:val="004222C9"/>
    <w:rsid w:val="0042234F"/>
    <w:rsid w:val="00422439"/>
    <w:rsid w:val="00422C3D"/>
    <w:rsid w:val="00422F6D"/>
    <w:rsid w:val="00422F87"/>
    <w:rsid w:val="004233D7"/>
    <w:rsid w:val="0042357D"/>
    <w:rsid w:val="004235CA"/>
    <w:rsid w:val="004237BC"/>
    <w:rsid w:val="00423C66"/>
    <w:rsid w:val="00423D0D"/>
    <w:rsid w:val="004240AC"/>
    <w:rsid w:val="0042422D"/>
    <w:rsid w:val="004242EF"/>
    <w:rsid w:val="004243A3"/>
    <w:rsid w:val="004244EF"/>
    <w:rsid w:val="0042474A"/>
    <w:rsid w:val="00424841"/>
    <w:rsid w:val="004248FA"/>
    <w:rsid w:val="00424E52"/>
    <w:rsid w:val="004253CE"/>
    <w:rsid w:val="00425857"/>
    <w:rsid w:val="004259FB"/>
    <w:rsid w:val="0042604B"/>
    <w:rsid w:val="004260E2"/>
    <w:rsid w:val="00426D65"/>
    <w:rsid w:val="0042700C"/>
    <w:rsid w:val="00427353"/>
    <w:rsid w:val="00427393"/>
    <w:rsid w:val="00427716"/>
    <w:rsid w:val="00427805"/>
    <w:rsid w:val="004278FC"/>
    <w:rsid w:val="00427A40"/>
    <w:rsid w:val="00427C5B"/>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3ECF"/>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AD"/>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D34"/>
    <w:rsid w:val="00556EA9"/>
    <w:rsid w:val="00557016"/>
    <w:rsid w:val="00557086"/>
    <w:rsid w:val="005577F5"/>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6DAB"/>
    <w:rsid w:val="0059743D"/>
    <w:rsid w:val="005974A1"/>
    <w:rsid w:val="005978F1"/>
    <w:rsid w:val="00597B57"/>
    <w:rsid w:val="00597DBF"/>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2C6"/>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87C"/>
    <w:rsid w:val="005D19B4"/>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894"/>
    <w:rsid w:val="006228AC"/>
    <w:rsid w:val="00622D41"/>
    <w:rsid w:val="00622FD8"/>
    <w:rsid w:val="00623438"/>
    <w:rsid w:val="00623649"/>
    <w:rsid w:val="006236DE"/>
    <w:rsid w:val="00623AD2"/>
    <w:rsid w:val="00623B75"/>
    <w:rsid w:val="00623CEB"/>
    <w:rsid w:val="00624487"/>
    <w:rsid w:val="00624923"/>
    <w:rsid w:val="00624C35"/>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E25"/>
    <w:rsid w:val="006840F5"/>
    <w:rsid w:val="0068485F"/>
    <w:rsid w:val="00684D05"/>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97EED"/>
    <w:rsid w:val="006A097C"/>
    <w:rsid w:val="006A0B20"/>
    <w:rsid w:val="006A0FD4"/>
    <w:rsid w:val="006A12D3"/>
    <w:rsid w:val="006A226D"/>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5EA"/>
    <w:rsid w:val="006D68B9"/>
    <w:rsid w:val="006D69FE"/>
    <w:rsid w:val="006D6CD1"/>
    <w:rsid w:val="006D6D28"/>
    <w:rsid w:val="006D6EEE"/>
    <w:rsid w:val="006D70CA"/>
    <w:rsid w:val="006D728E"/>
    <w:rsid w:val="006D74CD"/>
    <w:rsid w:val="006D79C5"/>
    <w:rsid w:val="006D7ED9"/>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34C"/>
    <w:rsid w:val="007023F1"/>
    <w:rsid w:val="00702618"/>
    <w:rsid w:val="00702776"/>
    <w:rsid w:val="007028D3"/>
    <w:rsid w:val="00702A5A"/>
    <w:rsid w:val="00702A84"/>
    <w:rsid w:val="00702D80"/>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4065A"/>
    <w:rsid w:val="007406D3"/>
    <w:rsid w:val="007407D8"/>
    <w:rsid w:val="00741042"/>
    <w:rsid w:val="00741121"/>
    <w:rsid w:val="00741202"/>
    <w:rsid w:val="00741235"/>
    <w:rsid w:val="00741289"/>
    <w:rsid w:val="00741470"/>
    <w:rsid w:val="00741B08"/>
    <w:rsid w:val="00741B13"/>
    <w:rsid w:val="00742291"/>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D24"/>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CD9"/>
    <w:rsid w:val="00783E71"/>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63FB"/>
    <w:rsid w:val="007A687C"/>
    <w:rsid w:val="007A6E08"/>
    <w:rsid w:val="007A755E"/>
    <w:rsid w:val="007A772E"/>
    <w:rsid w:val="007A79C8"/>
    <w:rsid w:val="007A7E8B"/>
    <w:rsid w:val="007A7E9B"/>
    <w:rsid w:val="007A7EF8"/>
    <w:rsid w:val="007B0123"/>
    <w:rsid w:val="007B03F5"/>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0EAC"/>
    <w:rsid w:val="007D114A"/>
    <w:rsid w:val="007D1221"/>
    <w:rsid w:val="007D19F7"/>
    <w:rsid w:val="007D1A56"/>
    <w:rsid w:val="007D2178"/>
    <w:rsid w:val="007D21EF"/>
    <w:rsid w:val="007D2270"/>
    <w:rsid w:val="007D22E6"/>
    <w:rsid w:val="007D2E7E"/>
    <w:rsid w:val="007D31AB"/>
    <w:rsid w:val="007D3342"/>
    <w:rsid w:val="007D459B"/>
    <w:rsid w:val="007D4872"/>
    <w:rsid w:val="007D48E8"/>
    <w:rsid w:val="007D4E65"/>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C69"/>
    <w:rsid w:val="00897527"/>
    <w:rsid w:val="00897728"/>
    <w:rsid w:val="00897835"/>
    <w:rsid w:val="00897925"/>
    <w:rsid w:val="00897A8F"/>
    <w:rsid w:val="00897F11"/>
    <w:rsid w:val="008A0233"/>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30A3"/>
    <w:rsid w:val="008C32B7"/>
    <w:rsid w:val="008C389E"/>
    <w:rsid w:val="008C3919"/>
    <w:rsid w:val="008C3C8D"/>
    <w:rsid w:val="008C3DCF"/>
    <w:rsid w:val="008C44A0"/>
    <w:rsid w:val="008C4567"/>
    <w:rsid w:val="008C466C"/>
    <w:rsid w:val="008C46A1"/>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231A"/>
    <w:rsid w:val="0094256A"/>
    <w:rsid w:val="00942C98"/>
    <w:rsid w:val="00943025"/>
    <w:rsid w:val="00943161"/>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329"/>
    <w:rsid w:val="009A77AC"/>
    <w:rsid w:val="009A78E3"/>
    <w:rsid w:val="009A7A66"/>
    <w:rsid w:val="009A7B52"/>
    <w:rsid w:val="009B00B6"/>
    <w:rsid w:val="009B0A6D"/>
    <w:rsid w:val="009B0D35"/>
    <w:rsid w:val="009B0F97"/>
    <w:rsid w:val="009B13B1"/>
    <w:rsid w:val="009B1920"/>
    <w:rsid w:val="009B1A0B"/>
    <w:rsid w:val="009B1BB3"/>
    <w:rsid w:val="009B1D67"/>
    <w:rsid w:val="009B22AE"/>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F75"/>
    <w:rsid w:val="009B61CA"/>
    <w:rsid w:val="009B634F"/>
    <w:rsid w:val="009B6508"/>
    <w:rsid w:val="009B6827"/>
    <w:rsid w:val="009B695F"/>
    <w:rsid w:val="009B6BC0"/>
    <w:rsid w:val="009B6C31"/>
    <w:rsid w:val="009B6C6E"/>
    <w:rsid w:val="009B6CC6"/>
    <w:rsid w:val="009B7398"/>
    <w:rsid w:val="009B73E0"/>
    <w:rsid w:val="009B764B"/>
    <w:rsid w:val="009B792D"/>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EE"/>
    <w:rsid w:val="009E5475"/>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629D"/>
    <w:rsid w:val="00A4674F"/>
    <w:rsid w:val="00A467E4"/>
    <w:rsid w:val="00A46915"/>
    <w:rsid w:val="00A46AEC"/>
    <w:rsid w:val="00A46CC9"/>
    <w:rsid w:val="00A47ACF"/>
    <w:rsid w:val="00A47E70"/>
    <w:rsid w:val="00A50200"/>
    <w:rsid w:val="00A503DB"/>
    <w:rsid w:val="00A50410"/>
    <w:rsid w:val="00A50BEF"/>
    <w:rsid w:val="00A51311"/>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CBE"/>
    <w:rsid w:val="00A64DB7"/>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341"/>
    <w:rsid w:val="00AA15B6"/>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65C"/>
    <w:rsid w:val="00AB768F"/>
    <w:rsid w:val="00AB76A4"/>
    <w:rsid w:val="00AB7B23"/>
    <w:rsid w:val="00AB7CB7"/>
    <w:rsid w:val="00AC01D9"/>
    <w:rsid w:val="00AC0234"/>
    <w:rsid w:val="00AC02F3"/>
    <w:rsid w:val="00AC0627"/>
    <w:rsid w:val="00AC0DA7"/>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3C83"/>
    <w:rsid w:val="00B14004"/>
    <w:rsid w:val="00B1416D"/>
    <w:rsid w:val="00B1468B"/>
    <w:rsid w:val="00B15111"/>
    <w:rsid w:val="00B1535F"/>
    <w:rsid w:val="00B1555F"/>
    <w:rsid w:val="00B155EA"/>
    <w:rsid w:val="00B157C0"/>
    <w:rsid w:val="00B15E85"/>
    <w:rsid w:val="00B15EF5"/>
    <w:rsid w:val="00B1618F"/>
    <w:rsid w:val="00B1683B"/>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697"/>
    <w:rsid w:val="00B23E78"/>
    <w:rsid w:val="00B2417A"/>
    <w:rsid w:val="00B2424A"/>
    <w:rsid w:val="00B245A0"/>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ED5"/>
    <w:rsid w:val="00B67EFD"/>
    <w:rsid w:val="00B70184"/>
    <w:rsid w:val="00B70566"/>
    <w:rsid w:val="00B707C4"/>
    <w:rsid w:val="00B70F91"/>
    <w:rsid w:val="00B71082"/>
    <w:rsid w:val="00B712B1"/>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76E"/>
    <w:rsid w:val="00BA387A"/>
    <w:rsid w:val="00BA3C81"/>
    <w:rsid w:val="00BA3DDF"/>
    <w:rsid w:val="00BA42A5"/>
    <w:rsid w:val="00BA4304"/>
    <w:rsid w:val="00BA461A"/>
    <w:rsid w:val="00BA48B8"/>
    <w:rsid w:val="00BA4BD0"/>
    <w:rsid w:val="00BA513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7433"/>
    <w:rsid w:val="00C07E40"/>
    <w:rsid w:val="00C104EF"/>
    <w:rsid w:val="00C107B8"/>
    <w:rsid w:val="00C10D01"/>
    <w:rsid w:val="00C111CB"/>
    <w:rsid w:val="00C11548"/>
    <w:rsid w:val="00C116A8"/>
    <w:rsid w:val="00C11937"/>
    <w:rsid w:val="00C11FE2"/>
    <w:rsid w:val="00C123BD"/>
    <w:rsid w:val="00C12BB7"/>
    <w:rsid w:val="00C12D88"/>
    <w:rsid w:val="00C12E8D"/>
    <w:rsid w:val="00C13061"/>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281"/>
    <w:rsid w:val="00D11B82"/>
    <w:rsid w:val="00D11C59"/>
    <w:rsid w:val="00D120FD"/>
    <w:rsid w:val="00D1226A"/>
    <w:rsid w:val="00D123E4"/>
    <w:rsid w:val="00D1288F"/>
    <w:rsid w:val="00D12A94"/>
    <w:rsid w:val="00D12E42"/>
    <w:rsid w:val="00D13603"/>
    <w:rsid w:val="00D1391C"/>
    <w:rsid w:val="00D13B14"/>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904"/>
    <w:rsid w:val="00D24436"/>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2C71"/>
    <w:rsid w:val="00D32EFA"/>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F93"/>
    <w:rsid w:val="00D761E0"/>
    <w:rsid w:val="00D763DB"/>
    <w:rsid w:val="00D76466"/>
    <w:rsid w:val="00D76B50"/>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EE"/>
    <w:rsid w:val="00DB45FE"/>
    <w:rsid w:val="00DB4A3B"/>
    <w:rsid w:val="00DB4AEB"/>
    <w:rsid w:val="00DB4D42"/>
    <w:rsid w:val="00DB4D4F"/>
    <w:rsid w:val="00DB4EF5"/>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F5F"/>
    <w:rsid w:val="00DD430C"/>
    <w:rsid w:val="00DD44CA"/>
    <w:rsid w:val="00DD44CD"/>
    <w:rsid w:val="00DD45CF"/>
    <w:rsid w:val="00DD467C"/>
    <w:rsid w:val="00DD4AA1"/>
    <w:rsid w:val="00DD4CFE"/>
    <w:rsid w:val="00DD4E58"/>
    <w:rsid w:val="00DD4F00"/>
    <w:rsid w:val="00DD54D2"/>
    <w:rsid w:val="00DD59B7"/>
    <w:rsid w:val="00DD5A8B"/>
    <w:rsid w:val="00DD5B65"/>
    <w:rsid w:val="00DD5BBA"/>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7E"/>
    <w:rsid w:val="00DE75D0"/>
    <w:rsid w:val="00DE79EF"/>
    <w:rsid w:val="00DE7B47"/>
    <w:rsid w:val="00DE7EA6"/>
    <w:rsid w:val="00DE7FF6"/>
    <w:rsid w:val="00DF0213"/>
    <w:rsid w:val="00DF035F"/>
    <w:rsid w:val="00DF0555"/>
    <w:rsid w:val="00DF09AD"/>
    <w:rsid w:val="00DF0A7B"/>
    <w:rsid w:val="00DF0DFE"/>
    <w:rsid w:val="00DF16C1"/>
    <w:rsid w:val="00DF16CD"/>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713E"/>
    <w:rsid w:val="00E67257"/>
    <w:rsid w:val="00E67287"/>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4C8"/>
    <w:rsid w:val="00E944D6"/>
    <w:rsid w:val="00E9467A"/>
    <w:rsid w:val="00E95984"/>
    <w:rsid w:val="00E95BA6"/>
    <w:rsid w:val="00E95BC0"/>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D73"/>
    <w:rsid w:val="00EB0DA9"/>
    <w:rsid w:val="00EB14A9"/>
    <w:rsid w:val="00EB15B5"/>
    <w:rsid w:val="00EB15C4"/>
    <w:rsid w:val="00EB16D8"/>
    <w:rsid w:val="00EB18EF"/>
    <w:rsid w:val="00EB1C53"/>
    <w:rsid w:val="00EB20C7"/>
    <w:rsid w:val="00EB224B"/>
    <w:rsid w:val="00EB225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DE"/>
    <w:rsid w:val="00F7591D"/>
    <w:rsid w:val="00F75BA3"/>
    <w:rsid w:val="00F75BE4"/>
    <w:rsid w:val="00F75C8E"/>
    <w:rsid w:val="00F75EA6"/>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CF"/>
    <w:rsid w:val="00FC5625"/>
    <w:rsid w:val="00FC58A2"/>
    <w:rsid w:val="00FC61D7"/>
    <w:rsid w:val="00FC62F6"/>
    <w:rsid w:val="00FC65F2"/>
    <w:rsid w:val="00FC67CF"/>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B3"/>
    <w:rsid w:val="00FE47B0"/>
    <w:rsid w:val="00FE4804"/>
    <w:rsid w:val="00FE4825"/>
    <w:rsid w:val="00FE4FED"/>
    <w:rsid w:val="00FE4FF3"/>
    <w:rsid w:val="00FE50AF"/>
    <w:rsid w:val="00FE53EF"/>
    <w:rsid w:val="00FE5721"/>
    <w:rsid w:val="00FE5727"/>
    <w:rsid w:val="00FE5D7C"/>
    <w:rsid w:val="00FE67FF"/>
    <w:rsid w:val="00FE6B02"/>
    <w:rsid w:val="00FE6B5D"/>
    <w:rsid w:val="00FE6C80"/>
    <w:rsid w:val="00FE6CF7"/>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72ABE683-27D5-4B8F-AB4B-467F04826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2.png"/><Relationship Id="rId21" Type="http://schemas.openxmlformats.org/officeDocument/2006/relationships/oleObject" Target="embeddings/oleObject2.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E6JD2UEEJPRS-1285206665-5317</_dlc_DocId>
    <_dlc_DocIdUrl xmlns="6644bbd9-135b-4773-ad84-bc84a2f6263e">
      <Url>https://qualcomm.sharepoint.com/teams/LocationTechnology/ExternalFocus/_layouts/15/DocIdRedir.aspx?ID=E6JD2UEEJPRS-1285206665-5317</Url>
      <Description>E6JD2UEEJPRS-1285206665-5317</Description>
    </_dlc_DocIdUrl>
    <_dlc_DocIdPersistId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14852</TotalTime>
  <Pages>17</Pages>
  <Words>8349</Words>
  <Characters>47594</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55832</CharactersWithSpaces>
  <SharedDoc>false</SharedDoc>
  <HLinks>
    <vt:vector size="252" baseType="variant">
      <vt:variant>
        <vt:i4>1441855</vt:i4>
      </vt:variant>
      <vt:variant>
        <vt:i4>344</vt:i4>
      </vt:variant>
      <vt:variant>
        <vt:i4>0</vt:i4>
      </vt:variant>
      <vt:variant>
        <vt:i4>5</vt:i4>
      </vt:variant>
      <vt:variant>
        <vt:lpwstr/>
      </vt:variant>
      <vt:variant>
        <vt:lpwstr>_Toc115423974</vt:lpwstr>
      </vt:variant>
      <vt:variant>
        <vt:i4>1441855</vt:i4>
      </vt:variant>
      <vt:variant>
        <vt:i4>341</vt:i4>
      </vt:variant>
      <vt:variant>
        <vt:i4>0</vt:i4>
      </vt:variant>
      <vt:variant>
        <vt:i4>5</vt:i4>
      </vt:variant>
      <vt:variant>
        <vt:lpwstr/>
      </vt:variant>
      <vt:variant>
        <vt:lpwstr>_Toc115423973</vt:lpwstr>
      </vt:variant>
      <vt:variant>
        <vt:i4>1441855</vt:i4>
      </vt:variant>
      <vt:variant>
        <vt:i4>338</vt:i4>
      </vt:variant>
      <vt:variant>
        <vt:i4>0</vt:i4>
      </vt:variant>
      <vt:variant>
        <vt:i4>5</vt:i4>
      </vt:variant>
      <vt:variant>
        <vt:lpwstr/>
      </vt:variant>
      <vt:variant>
        <vt:lpwstr>_Toc115423972</vt:lpwstr>
      </vt:variant>
      <vt:variant>
        <vt:i4>1441855</vt:i4>
      </vt:variant>
      <vt:variant>
        <vt:i4>335</vt:i4>
      </vt:variant>
      <vt:variant>
        <vt:i4>0</vt:i4>
      </vt:variant>
      <vt:variant>
        <vt:i4>5</vt:i4>
      </vt:variant>
      <vt:variant>
        <vt:lpwstr/>
      </vt:variant>
      <vt:variant>
        <vt:lpwstr>_Toc115423971</vt:lpwstr>
      </vt:variant>
      <vt:variant>
        <vt:i4>1441855</vt:i4>
      </vt:variant>
      <vt:variant>
        <vt:i4>332</vt:i4>
      </vt:variant>
      <vt:variant>
        <vt:i4>0</vt:i4>
      </vt:variant>
      <vt:variant>
        <vt:i4>5</vt:i4>
      </vt:variant>
      <vt:variant>
        <vt:lpwstr/>
      </vt:variant>
      <vt:variant>
        <vt:lpwstr>_Toc115423970</vt:lpwstr>
      </vt:variant>
      <vt:variant>
        <vt:i4>1507391</vt:i4>
      </vt:variant>
      <vt:variant>
        <vt:i4>329</vt:i4>
      </vt:variant>
      <vt:variant>
        <vt:i4>0</vt:i4>
      </vt:variant>
      <vt:variant>
        <vt:i4>5</vt:i4>
      </vt:variant>
      <vt:variant>
        <vt:lpwstr/>
      </vt:variant>
      <vt:variant>
        <vt:lpwstr>_Toc115423969</vt:lpwstr>
      </vt:variant>
      <vt:variant>
        <vt:i4>1507391</vt:i4>
      </vt:variant>
      <vt:variant>
        <vt:i4>326</vt:i4>
      </vt:variant>
      <vt:variant>
        <vt:i4>0</vt:i4>
      </vt:variant>
      <vt:variant>
        <vt:i4>5</vt:i4>
      </vt:variant>
      <vt:variant>
        <vt:lpwstr/>
      </vt:variant>
      <vt:variant>
        <vt:lpwstr>_Toc115423968</vt:lpwstr>
      </vt:variant>
      <vt:variant>
        <vt:i4>1507391</vt:i4>
      </vt:variant>
      <vt:variant>
        <vt:i4>323</vt:i4>
      </vt:variant>
      <vt:variant>
        <vt:i4>0</vt:i4>
      </vt:variant>
      <vt:variant>
        <vt:i4>5</vt:i4>
      </vt:variant>
      <vt:variant>
        <vt:lpwstr/>
      </vt:variant>
      <vt:variant>
        <vt:lpwstr>_Toc115423967</vt:lpwstr>
      </vt:variant>
      <vt:variant>
        <vt:i4>1507391</vt:i4>
      </vt:variant>
      <vt:variant>
        <vt:i4>320</vt:i4>
      </vt:variant>
      <vt:variant>
        <vt:i4>0</vt:i4>
      </vt:variant>
      <vt:variant>
        <vt:i4>5</vt:i4>
      </vt:variant>
      <vt:variant>
        <vt:lpwstr/>
      </vt:variant>
      <vt:variant>
        <vt:lpwstr>_Toc115423966</vt:lpwstr>
      </vt:variant>
      <vt:variant>
        <vt:i4>1507391</vt:i4>
      </vt:variant>
      <vt:variant>
        <vt:i4>317</vt:i4>
      </vt:variant>
      <vt:variant>
        <vt:i4>0</vt:i4>
      </vt:variant>
      <vt:variant>
        <vt:i4>5</vt:i4>
      </vt:variant>
      <vt:variant>
        <vt:lpwstr/>
      </vt:variant>
      <vt:variant>
        <vt:lpwstr>_Toc115423965</vt:lpwstr>
      </vt:variant>
      <vt:variant>
        <vt:i4>1507391</vt:i4>
      </vt:variant>
      <vt:variant>
        <vt:i4>314</vt:i4>
      </vt:variant>
      <vt:variant>
        <vt:i4>0</vt:i4>
      </vt:variant>
      <vt:variant>
        <vt:i4>5</vt:i4>
      </vt:variant>
      <vt:variant>
        <vt:lpwstr/>
      </vt:variant>
      <vt:variant>
        <vt:lpwstr>_Toc115423964</vt:lpwstr>
      </vt:variant>
      <vt:variant>
        <vt:i4>1507391</vt:i4>
      </vt:variant>
      <vt:variant>
        <vt:i4>311</vt:i4>
      </vt:variant>
      <vt:variant>
        <vt:i4>0</vt:i4>
      </vt:variant>
      <vt:variant>
        <vt:i4>5</vt:i4>
      </vt:variant>
      <vt:variant>
        <vt:lpwstr/>
      </vt:variant>
      <vt:variant>
        <vt:lpwstr>_Toc115423963</vt:lpwstr>
      </vt:variant>
      <vt:variant>
        <vt:i4>1507391</vt:i4>
      </vt:variant>
      <vt:variant>
        <vt:i4>308</vt:i4>
      </vt:variant>
      <vt:variant>
        <vt:i4>0</vt:i4>
      </vt:variant>
      <vt:variant>
        <vt:i4>5</vt:i4>
      </vt:variant>
      <vt:variant>
        <vt:lpwstr/>
      </vt:variant>
      <vt:variant>
        <vt:lpwstr>_Toc115423962</vt:lpwstr>
      </vt:variant>
      <vt:variant>
        <vt:i4>1507391</vt:i4>
      </vt:variant>
      <vt:variant>
        <vt:i4>305</vt:i4>
      </vt:variant>
      <vt:variant>
        <vt:i4>0</vt:i4>
      </vt:variant>
      <vt:variant>
        <vt:i4>5</vt:i4>
      </vt:variant>
      <vt:variant>
        <vt:lpwstr/>
      </vt:variant>
      <vt:variant>
        <vt:lpwstr>_Toc115423961</vt:lpwstr>
      </vt:variant>
      <vt:variant>
        <vt:i4>1507391</vt:i4>
      </vt:variant>
      <vt:variant>
        <vt:i4>302</vt:i4>
      </vt:variant>
      <vt:variant>
        <vt:i4>0</vt:i4>
      </vt:variant>
      <vt:variant>
        <vt:i4>5</vt:i4>
      </vt:variant>
      <vt:variant>
        <vt:lpwstr/>
      </vt:variant>
      <vt:variant>
        <vt:lpwstr>_Toc115423960</vt:lpwstr>
      </vt:variant>
      <vt:variant>
        <vt:i4>1310783</vt:i4>
      </vt:variant>
      <vt:variant>
        <vt:i4>299</vt:i4>
      </vt:variant>
      <vt:variant>
        <vt:i4>0</vt:i4>
      </vt:variant>
      <vt:variant>
        <vt:i4>5</vt:i4>
      </vt:variant>
      <vt:variant>
        <vt:lpwstr/>
      </vt:variant>
      <vt:variant>
        <vt:lpwstr>_Toc115423959</vt:lpwstr>
      </vt:variant>
      <vt:variant>
        <vt:i4>1310783</vt:i4>
      </vt:variant>
      <vt:variant>
        <vt:i4>296</vt:i4>
      </vt:variant>
      <vt:variant>
        <vt:i4>0</vt:i4>
      </vt:variant>
      <vt:variant>
        <vt:i4>5</vt:i4>
      </vt:variant>
      <vt:variant>
        <vt:lpwstr/>
      </vt:variant>
      <vt:variant>
        <vt:lpwstr>_Toc115423958</vt:lpwstr>
      </vt:variant>
      <vt:variant>
        <vt:i4>1310783</vt:i4>
      </vt:variant>
      <vt:variant>
        <vt:i4>293</vt:i4>
      </vt:variant>
      <vt:variant>
        <vt:i4>0</vt:i4>
      </vt:variant>
      <vt:variant>
        <vt:i4>5</vt:i4>
      </vt:variant>
      <vt:variant>
        <vt:lpwstr/>
      </vt:variant>
      <vt:variant>
        <vt:lpwstr>_Toc115423957</vt:lpwstr>
      </vt:variant>
      <vt:variant>
        <vt:i4>1310783</vt:i4>
      </vt:variant>
      <vt:variant>
        <vt:i4>290</vt:i4>
      </vt:variant>
      <vt:variant>
        <vt:i4>0</vt:i4>
      </vt:variant>
      <vt:variant>
        <vt:i4>5</vt:i4>
      </vt:variant>
      <vt:variant>
        <vt:lpwstr/>
      </vt:variant>
      <vt:variant>
        <vt:lpwstr>_Toc115423956</vt:lpwstr>
      </vt:variant>
      <vt:variant>
        <vt:i4>1310783</vt:i4>
      </vt:variant>
      <vt:variant>
        <vt:i4>287</vt:i4>
      </vt:variant>
      <vt:variant>
        <vt:i4>0</vt:i4>
      </vt:variant>
      <vt:variant>
        <vt:i4>5</vt:i4>
      </vt:variant>
      <vt:variant>
        <vt:lpwstr/>
      </vt:variant>
      <vt:variant>
        <vt:lpwstr>_Toc115423955</vt:lpwstr>
      </vt:variant>
      <vt:variant>
        <vt:i4>1310783</vt:i4>
      </vt:variant>
      <vt:variant>
        <vt:i4>284</vt:i4>
      </vt:variant>
      <vt:variant>
        <vt:i4>0</vt:i4>
      </vt:variant>
      <vt:variant>
        <vt:i4>5</vt:i4>
      </vt:variant>
      <vt:variant>
        <vt:lpwstr/>
      </vt:variant>
      <vt:variant>
        <vt:lpwstr>_Toc115423954</vt:lpwstr>
      </vt:variant>
      <vt:variant>
        <vt:i4>1310783</vt:i4>
      </vt:variant>
      <vt:variant>
        <vt:i4>281</vt:i4>
      </vt:variant>
      <vt:variant>
        <vt:i4>0</vt:i4>
      </vt:variant>
      <vt:variant>
        <vt:i4>5</vt:i4>
      </vt:variant>
      <vt:variant>
        <vt:lpwstr/>
      </vt:variant>
      <vt:variant>
        <vt:lpwstr>_Toc115423953</vt:lpwstr>
      </vt:variant>
      <vt:variant>
        <vt:i4>1310783</vt:i4>
      </vt:variant>
      <vt:variant>
        <vt:i4>278</vt:i4>
      </vt:variant>
      <vt:variant>
        <vt:i4>0</vt:i4>
      </vt:variant>
      <vt:variant>
        <vt:i4>5</vt:i4>
      </vt:variant>
      <vt:variant>
        <vt:lpwstr/>
      </vt:variant>
      <vt:variant>
        <vt:lpwstr>_Toc115423952</vt:lpwstr>
      </vt:variant>
      <vt:variant>
        <vt:i4>1310783</vt:i4>
      </vt:variant>
      <vt:variant>
        <vt:i4>275</vt:i4>
      </vt:variant>
      <vt:variant>
        <vt:i4>0</vt:i4>
      </vt:variant>
      <vt:variant>
        <vt:i4>5</vt:i4>
      </vt:variant>
      <vt:variant>
        <vt:lpwstr/>
      </vt:variant>
      <vt:variant>
        <vt:lpwstr>_Toc115423951</vt:lpwstr>
      </vt:variant>
      <vt:variant>
        <vt:i4>1310783</vt:i4>
      </vt:variant>
      <vt:variant>
        <vt:i4>272</vt:i4>
      </vt:variant>
      <vt:variant>
        <vt:i4>0</vt:i4>
      </vt:variant>
      <vt:variant>
        <vt:i4>5</vt:i4>
      </vt:variant>
      <vt:variant>
        <vt:lpwstr/>
      </vt:variant>
      <vt:variant>
        <vt:lpwstr>_Toc115423950</vt:lpwstr>
      </vt:variant>
      <vt:variant>
        <vt:i4>1376319</vt:i4>
      </vt:variant>
      <vt:variant>
        <vt:i4>269</vt:i4>
      </vt:variant>
      <vt:variant>
        <vt:i4>0</vt:i4>
      </vt:variant>
      <vt:variant>
        <vt:i4>5</vt:i4>
      </vt:variant>
      <vt:variant>
        <vt:lpwstr/>
      </vt:variant>
      <vt:variant>
        <vt:lpwstr>_Toc115423949</vt:lpwstr>
      </vt:variant>
      <vt:variant>
        <vt:i4>1376319</vt:i4>
      </vt:variant>
      <vt:variant>
        <vt:i4>266</vt:i4>
      </vt:variant>
      <vt:variant>
        <vt:i4>0</vt:i4>
      </vt:variant>
      <vt:variant>
        <vt:i4>5</vt:i4>
      </vt:variant>
      <vt:variant>
        <vt:lpwstr/>
      </vt:variant>
      <vt:variant>
        <vt:lpwstr>_Toc115423948</vt:lpwstr>
      </vt:variant>
      <vt:variant>
        <vt:i4>1376319</vt:i4>
      </vt:variant>
      <vt:variant>
        <vt:i4>260</vt:i4>
      </vt:variant>
      <vt:variant>
        <vt:i4>0</vt:i4>
      </vt:variant>
      <vt:variant>
        <vt:i4>5</vt:i4>
      </vt:variant>
      <vt:variant>
        <vt:lpwstr/>
      </vt:variant>
      <vt:variant>
        <vt:lpwstr>_Toc115423947</vt:lpwstr>
      </vt:variant>
      <vt:variant>
        <vt:i4>1376319</vt:i4>
      </vt:variant>
      <vt:variant>
        <vt:i4>257</vt:i4>
      </vt:variant>
      <vt:variant>
        <vt:i4>0</vt:i4>
      </vt:variant>
      <vt:variant>
        <vt:i4>5</vt:i4>
      </vt:variant>
      <vt:variant>
        <vt:lpwstr/>
      </vt:variant>
      <vt:variant>
        <vt:lpwstr>_Toc115423946</vt:lpwstr>
      </vt:variant>
      <vt:variant>
        <vt:i4>1376319</vt:i4>
      </vt:variant>
      <vt:variant>
        <vt:i4>254</vt:i4>
      </vt:variant>
      <vt:variant>
        <vt:i4>0</vt:i4>
      </vt:variant>
      <vt:variant>
        <vt:i4>5</vt:i4>
      </vt:variant>
      <vt:variant>
        <vt:lpwstr/>
      </vt:variant>
      <vt:variant>
        <vt:lpwstr>_Toc115423945</vt:lpwstr>
      </vt:variant>
      <vt:variant>
        <vt:i4>1376319</vt:i4>
      </vt:variant>
      <vt:variant>
        <vt:i4>251</vt:i4>
      </vt:variant>
      <vt:variant>
        <vt:i4>0</vt:i4>
      </vt:variant>
      <vt:variant>
        <vt:i4>5</vt:i4>
      </vt:variant>
      <vt:variant>
        <vt:lpwstr/>
      </vt:variant>
      <vt:variant>
        <vt:lpwstr>_Toc115423944</vt:lpwstr>
      </vt:variant>
      <vt:variant>
        <vt:i4>1376319</vt:i4>
      </vt:variant>
      <vt:variant>
        <vt:i4>248</vt:i4>
      </vt:variant>
      <vt:variant>
        <vt:i4>0</vt:i4>
      </vt:variant>
      <vt:variant>
        <vt:i4>5</vt:i4>
      </vt:variant>
      <vt:variant>
        <vt:lpwstr/>
      </vt:variant>
      <vt:variant>
        <vt:lpwstr>_Toc115423943</vt:lpwstr>
      </vt:variant>
      <vt:variant>
        <vt:i4>1376319</vt:i4>
      </vt:variant>
      <vt:variant>
        <vt:i4>245</vt:i4>
      </vt:variant>
      <vt:variant>
        <vt:i4>0</vt:i4>
      </vt:variant>
      <vt:variant>
        <vt:i4>5</vt:i4>
      </vt:variant>
      <vt:variant>
        <vt:lpwstr/>
      </vt:variant>
      <vt:variant>
        <vt:lpwstr>_Toc115423942</vt:lpwstr>
      </vt:variant>
      <vt:variant>
        <vt:i4>1376319</vt:i4>
      </vt:variant>
      <vt:variant>
        <vt:i4>242</vt:i4>
      </vt:variant>
      <vt:variant>
        <vt:i4>0</vt:i4>
      </vt:variant>
      <vt:variant>
        <vt:i4>5</vt:i4>
      </vt:variant>
      <vt:variant>
        <vt:lpwstr/>
      </vt:variant>
      <vt:variant>
        <vt:lpwstr>_Toc115423941</vt:lpwstr>
      </vt:variant>
      <vt:variant>
        <vt:i4>1376319</vt:i4>
      </vt:variant>
      <vt:variant>
        <vt:i4>239</vt:i4>
      </vt:variant>
      <vt:variant>
        <vt:i4>0</vt:i4>
      </vt:variant>
      <vt:variant>
        <vt:i4>5</vt:i4>
      </vt:variant>
      <vt:variant>
        <vt:lpwstr/>
      </vt:variant>
      <vt:variant>
        <vt:lpwstr>_Toc115423940</vt:lpwstr>
      </vt:variant>
      <vt:variant>
        <vt:i4>1179711</vt:i4>
      </vt:variant>
      <vt:variant>
        <vt:i4>236</vt:i4>
      </vt:variant>
      <vt:variant>
        <vt:i4>0</vt:i4>
      </vt:variant>
      <vt:variant>
        <vt:i4>5</vt:i4>
      </vt:variant>
      <vt:variant>
        <vt:lpwstr/>
      </vt:variant>
      <vt:variant>
        <vt:lpwstr>_Toc115423939</vt:lpwstr>
      </vt:variant>
      <vt:variant>
        <vt:i4>1179711</vt:i4>
      </vt:variant>
      <vt:variant>
        <vt:i4>233</vt:i4>
      </vt:variant>
      <vt:variant>
        <vt:i4>0</vt:i4>
      </vt:variant>
      <vt:variant>
        <vt:i4>5</vt:i4>
      </vt:variant>
      <vt:variant>
        <vt:lpwstr/>
      </vt:variant>
      <vt:variant>
        <vt:lpwstr>_Toc115423938</vt:lpwstr>
      </vt:variant>
      <vt:variant>
        <vt:i4>1179711</vt:i4>
      </vt:variant>
      <vt:variant>
        <vt:i4>230</vt:i4>
      </vt:variant>
      <vt:variant>
        <vt:i4>0</vt:i4>
      </vt:variant>
      <vt:variant>
        <vt:i4>5</vt:i4>
      </vt:variant>
      <vt:variant>
        <vt:lpwstr/>
      </vt:variant>
      <vt:variant>
        <vt:lpwstr>_Toc115423937</vt:lpwstr>
      </vt:variant>
      <vt:variant>
        <vt:i4>1179711</vt:i4>
      </vt:variant>
      <vt:variant>
        <vt:i4>227</vt:i4>
      </vt:variant>
      <vt:variant>
        <vt:i4>0</vt:i4>
      </vt:variant>
      <vt:variant>
        <vt:i4>5</vt:i4>
      </vt:variant>
      <vt:variant>
        <vt:lpwstr/>
      </vt:variant>
      <vt:variant>
        <vt:lpwstr>_Toc115423936</vt:lpwstr>
      </vt:variant>
      <vt:variant>
        <vt:i4>1179711</vt:i4>
      </vt:variant>
      <vt:variant>
        <vt:i4>224</vt:i4>
      </vt:variant>
      <vt:variant>
        <vt:i4>0</vt:i4>
      </vt:variant>
      <vt:variant>
        <vt:i4>5</vt:i4>
      </vt:variant>
      <vt:variant>
        <vt:lpwstr/>
      </vt:variant>
      <vt:variant>
        <vt:lpwstr>_Toc115423935</vt:lpwstr>
      </vt:variant>
      <vt:variant>
        <vt:i4>1179711</vt:i4>
      </vt:variant>
      <vt:variant>
        <vt:i4>221</vt:i4>
      </vt:variant>
      <vt:variant>
        <vt:i4>0</vt:i4>
      </vt:variant>
      <vt:variant>
        <vt:i4>5</vt:i4>
      </vt:variant>
      <vt:variant>
        <vt:lpwstr/>
      </vt:variant>
      <vt:variant>
        <vt:lpwstr>_Toc115423934</vt:lpwstr>
      </vt:variant>
      <vt:variant>
        <vt:i4>1179711</vt:i4>
      </vt:variant>
      <vt:variant>
        <vt:i4>218</vt:i4>
      </vt:variant>
      <vt:variant>
        <vt:i4>0</vt:i4>
      </vt:variant>
      <vt:variant>
        <vt:i4>5</vt:i4>
      </vt:variant>
      <vt:variant>
        <vt:lpwstr/>
      </vt:variant>
      <vt:variant>
        <vt:lpwstr>_Toc115423933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Peter Gaal</cp:lastModifiedBy>
  <cp:revision>2862</cp:revision>
  <cp:lastPrinted>2018-09-27T14:55:00Z</cp:lastPrinted>
  <dcterms:created xsi:type="dcterms:W3CDTF">2019-10-18T08:39:00Z</dcterms:created>
  <dcterms:modified xsi:type="dcterms:W3CDTF">2022-09-30T22:00:00Z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26bec377-e825-4a15-baca-922ad8e78ffd</vt:lpwstr>
  </property>
  <property fmtid="{D5CDD505-2E9C-101B-9397-08002B2CF9AE}" pid="16" name="Tags">
    <vt:lpwstr/>
  </property>
  <property fmtid="{D5CDD505-2E9C-101B-9397-08002B2CF9AE}" pid="17" name="Order">
    <vt:r8>154800</vt:r8>
  </property>
  <property fmtid="{D5CDD505-2E9C-101B-9397-08002B2CF9AE}" pid="18" name="URL">
    <vt:lpwstr/>
  </property>
</Properties>
</file>